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FCAA0" w14:textId="3A437CB0" w:rsidR="00EA6D3B" w:rsidRPr="00125C96" w:rsidRDefault="00EA6D3B" w:rsidP="004D12C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w:t>
      </w:r>
      <w:r>
        <w:rPr>
          <w:rFonts w:cs="Arial" w:hint="eastAsia"/>
          <w:b/>
          <w:bCs/>
          <w:sz w:val="24"/>
          <w:lang w:eastAsia="zh-CN"/>
        </w:rPr>
        <w:t>7</w:t>
      </w:r>
      <w:r w:rsidRPr="00125C96">
        <w:rPr>
          <w:b/>
          <w:i/>
          <w:noProof/>
          <w:sz w:val="28"/>
        </w:rPr>
        <w:tab/>
      </w:r>
      <w:r w:rsidRPr="00125C96">
        <w:rPr>
          <w:rFonts w:cs="Arial"/>
          <w:b/>
          <w:bCs/>
          <w:sz w:val="24"/>
          <w:szCs w:val="24"/>
        </w:rPr>
        <w:t>S2-2</w:t>
      </w:r>
      <w:r>
        <w:rPr>
          <w:rFonts w:cs="Arial" w:hint="eastAsia"/>
          <w:b/>
          <w:bCs/>
          <w:sz w:val="24"/>
          <w:szCs w:val="24"/>
          <w:lang w:eastAsia="zh-CN"/>
        </w:rPr>
        <w:t>5</w:t>
      </w:r>
      <w:r w:rsidR="00893A39">
        <w:rPr>
          <w:rFonts w:cs="Arial" w:hint="eastAsia"/>
          <w:b/>
          <w:bCs/>
          <w:sz w:val="24"/>
          <w:szCs w:val="24"/>
          <w:lang w:eastAsia="zh-CN"/>
        </w:rPr>
        <w:t>01825</w:t>
      </w:r>
    </w:p>
    <w:p w14:paraId="155D33B8" w14:textId="77777777" w:rsidR="00EA6D3B" w:rsidRPr="00125C96" w:rsidRDefault="00EA6D3B" w:rsidP="00EA6D3B">
      <w:pPr>
        <w:pStyle w:val="CRCoverPage"/>
        <w:tabs>
          <w:tab w:val="right" w:pos="5103"/>
          <w:tab w:val="right" w:pos="9639"/>
        </w:tabs>
        <w:outlineLvl w:val="0"/>
        <w:rPr>
          <w:b/>
          <w:noProof/>
          <w:sz w:val="24"/>
        </w:rPr>
      </w:pPr>
      <w:r>
        <w:rPr>
          <w:rFonts w:cs="Arial"/>
          <w:b/>
          <w:bCs/>
          <w:sz w:val="24"/>
        </w:rPr>
        <w:t>Athens, Greece</w:t>
      </w:r>
      <w:r w:rsidRPr="00125C96">
        <w:rPr>
          <w:rFonts w:cs="Arial"/>
          <w:b/>
          <w:bCs/>
          <w:sz w:val="24"/>
          <w:szCs w:val="24"/>
        </w:rPr>
        <w:t xml:space="preserve">, </w:t>
      </w:r>
      <w:r>
        <w:rPr>
          <w:rFonts w:cs="Arial" w:hint="eastAsia"/>
          <w:b/>
          <w:bCs/>
          <w:sz w:val="24"/>
          <w:lang w:eastAsia="zh-CN"/>
        </w:rPr>
        <w:t>Febru</w:t>
      </w:r>
      <w:r>
        <w:rPr>
          <w:rFonts w:cs="Arial"/>
          <w:b/>
          <w:bCs/>
          <w:sz w:val="24"/>
        </w:rPr>
        <w:t>ary</w:t>
      </w:r>
      <w:r w:rsidRPr="00125C96">
        <w:rPr>
          <w:rFonts w:cs="Arial"/>
          <w:b/>
          <w:bCs/>
          <w:sz w:val="24"/>
          <w:szCs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89AF1" w:rsidR="001E41F3" w:rsidRPr="00410371" w:rsidRDefault="00CA6498" w:rsidP="0076178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CD2B0B">
              <w:rPr>
                <w:rFonts w:hint="eastAsia"/>
                <w:b/>
                <w:noProof/>
                <w:sz w:val="28"/>
                <w:lang w:eastAsia="zh-CN"/>
              </w:rPr>
              <w:t>50</w:t>
            </w:r>
            <w:r w:rsidR="0076178C">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2CEF7" w:rsidR="001E41F3" w:rsidRPr="00410371" w:rsidRDefault="00CA6498" w:rsidP="003D1BF7">
            <w:pPr>
              <w:pStyle w:val="CRCoverPage"/>
              <w:spacing w:after="0"/>
              <w:rPr>
                <w:noProof/>
              </w:rPr>
            </w:pPr>
            <w:r>
              <w:fldChar w:fldCharType="begin"/>
            </w:r>
            <w:r>
              <w:instrText xml:space="preserve"> DOCPROPERTY  Cr#  \* MERGEFORMAT </w:instrText>
            </w:r>
            <w:r>
              <w:fldChar w:fldCharType="separate"/>
            </w:r>
            <w:r w:rsidR="003D1BF7">
              <w:rPr>
                <w:rFonts w:hint="eastAsia"/>
                <w:b/>
                <w:noProof/>
                <w:sz w:val="28"/>
                <w:lang w:eastAsia="zh-CN"/>
              </w:rPr>
              <w:t>6014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336DE" w:rsidR="001E41F3" w:rsidRPr="00410371" w:rsidRDefault="000B6BA4" w:rsidP="001B69E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9AC6E" w:rsidR="001E41F3" w:rsidRPr="00410371" w:rsidRDefault="00CA6498" w:rsidP="0081671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CD2B0B">
              <w:rPr>
                <w:rFonts w:hint="eastAsia"/>
                <w:b/>
                <w:noProof/>
                <w:sz w:val="28"/>
                <w:lang w:eastAsia="zh-CN"/>
              </w:rPr>
              <w:t>2</w:t>
            </w:r>
            <w:r w:rsidR="00FF2C99">
              <w:rPr>
                <w:rFonts w:hint="eastAsia"/>
                <w:b/>
                <w:noProof/>
                <w:sz w:val="28"/>
                <w:lang w:eastAsia="zh-CN"/>
              </w:rPr>
              <w:t>.</w:t>
            </w:r>
            <w:r w:rsidR="0081671B">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86D34" w:rsidR="001E41F3" w:rsidRDefault="0076178C" w:rsidP="008F7BF5">
            <w:pPr>
              <w:pStyle w:val="CRCoverPage"/>
              <w:spacing w:after="0"/>
              <w:ind w:left="100"/>
              <w:rPr>
                <w:noProof/>
                <w:lang w:eastAsia="zh-CN"/>
              </w:rPr>
            </w:pPr>
            <w:r w:rsidRPr="0076178C">
              <w:rPr>
                <w:noProof/>
                <w:lang w:eastAsia="zh-CN"/>
              </w:rPr>
              <w:t>Clarification on support of Energy Efficiency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4970D" w:rsidR="001E41F3" w:rsidRDefault="00FF2C99" w:rsidP="00082E4D">
            <w:pPr>
              <w:pStyle w:val="CRCoverPage"/>
              <w:spacing w:after="0"/>
              <w:ind w:left="100"/>
              <w:rPr>
                <w:noProof/>
                <w:lang w:eastAsia="zh-CN"/>
              </w:rPr>
            </w:pPr>
            <w:r>
              <w:rPr>
                <w:rFonts w:hint="eastAsia"/>
                <w:lang w:eastAsia="zh-CN"/>
              </w:rPr>
              <w:t>CATT</w:t>
            </w:r>
            <w:r w:rsidR="00E74DAE">
              <w:rPr>
                <w:rFonts w:hint="eastAsia"/>
                <w:lang w:eastAsia="zh-CN"/>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375FE" w:rsidR="001E41F3" w:rsidRDefault="0076178C">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A8148" w:rsidR="001E41F3" w:rsidRDefault="00FF2C99" w:rsidP="00EA6D3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w:t>
            </w:r>
            <w:r w:rsidR="00EA6D3B">
              <w:rPr>
                <w:rFonts w:hint="eastAsia"/>
                <w:lang w:eastAsia="zh-CN"/>
              </w:rPr>
              <w:t>2</w:t>
            </w:r>
            <w:r w:rsidR="00B00764">
              <w:rPr>
                <w:rFonts w:hint="eastAsia"/>
                <w:lang w:eastAsia="zh-CN"/>
              </w:rPr>
              <w:t>-</w:t>
            </w:r>
            <w:r w:rsidR="00EE759B">
              <w:rPr>
                <w:rFonts w:hint="eastAsia"/>
                <w:lang w:eastAsia="zh-CN"/>
              </w:rPr>
              <w:t>1</w:t>
            </w:r>
            <w:r w:rsidR="00EA6D3B">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49168" w14:textId="6C67A796" w:rsidR="009D6D0B" w:rsidRDefault="00670068" w:rsidP="001E7DDE">
            <w:pPr>
              <w:pStyle w:val="CRCoverPage"/>
              <w:numPr>
                <w:ilvl w:val="0"/>
                <w:numId w:val="7"/>
              </w:numPr>
              <w:spacing w:after="0"/>
              <w:rPr>
                <w:noProof/>
                <w:lang w:eastAsia="zh-CN"/>
              </w:rPr>
            </w:pPr>
            <w:r>
              <w:rPr>
                <w:rFonts w:hint="eastAsia"/>
                <w:noProof/>
                <w:lang w:eastAsia="zh-CN"/>
              </w:rPr>
              <w:t>C</w:t>
            </w:r>
            <w:r w:rsidRPr="005F5028">
              <w:rPr>
                <w:rFonts w:hint="eastAsia"/>
                <w:noProof/>
                <w:lang w:eastAsia="zh-CN"/>
              </w:rPr>
              <w:t xml:space="preserve">lause </w:t>
            </w:r>
            <w:r>
              <w:rPr>
                <w:rFonts w:hint="eastAsia"/>
                <w:noProof/>
                <w:lang w:eastAsia="zh-CN"/>
              </w:rPr>
              <w:t>5.51</w:t>
            </w:r>
            <w:r w:rsidRPr="005F5028">
              <w:rPr>
                <w:rFonts w:hint="eastAsia"/>
                <w:noProof/>
                <w:lang w:eastAsia="zh-CN"/>
              </w:rPr>
              <w:t xml:space="preserve"> </w:t>
            </w:r>
            <w:r>
              <w:rPr>
                <w:rFonts w:hint="eastAsia"/>
                <w:noProof/>
                <w:lang w:eastAsia="zh-CN"/>
              </w:rPr>
              <w:t>specifies the s</w:t>
            </w:r>
            <w:r w:rsidRPr="00CA7630">
              <w:rPr>
                <w:noProof/>
                <w:lang w:eastAsia="zh-CN"/>
              </w:rPr>
              <w:t>upport of Energy Efficiency and Energy Saving</w:t>
            </w:r>
            <w:r>
              <w:rPr>
                <w:rFonts w:hint="eastAsia"/>
                <w:noProof/>
                <w:lang w:eastAsia="zh-CN"/>
              </w:rPr>
              <w:t>, with the following ENs</w:t>
            </w:r>
            <w:r w:rsidR="005655B4">
              <w:rPr>
                <w:rFonts w:hint="eastAsia"/>
                <w:noProof/>
                <w:lang w:eastAsia="zh-CN"/>
              </w:rPr>
              <w:t xml:space="preserve"> to be resolved</w:t>
            </w:r>
            <w:r>
              <w:rPr>
                <w:rFonts w:hint="eastAsia"/>
                <w:noProof/>
                <w:lang w:eastAsia="zh-CN"/>
              </w:rPr>
              <w:t>:</w:t>
            </w:r>
          </w:p>
          <w:p w14:paraId="3B650EEA" w14:textId="77777777" w:rsidR="00DF4587" w:rsidRDefault="00DF4587" w:rsidP="00DF4587">
            <w:pPr>
              <w:pStyle w:val="EditorsNote"/>
            </w:pPr>
            <w:r>
              <w:t>Editor's note:</w:t>
            </w:r>
            <w:r>
              <w:tab/>
              <w:t>Whether and how the per application energy consumption information can be exposed are FFS.</w:t>
            </w:r>
          </w:p>
          <w:p w14:paraId="03D2EF3F" w14:textId="1D21F0F5" w:rsidR="003B6CE0" w:rsidRDefault="005655B4" w:rsidP="003D2663">
            <w:pPr>
              <w:pStyle w:val="CRCoverPage"/>
              <w:spacing w:afterLines="50"/>
              <w:ind w:left="102"/>
              <w:rPr>
                <w:noProof/>
                <w:lang w:eastAsia="zh-CN"/>
              </w:rPr>
            </w:pPr>
            <w:r>
              <w:rPr>
                <w:rFonts w:hint="eastAsia"/>
                <w:noProof/>
                <w:lang w:eastAsia="zh-CN"/>
              </w:rPr>
              <w:t>T</w:t>
            </w:r>
            <w:r w:rsidR="00B958A2">
              <w:rPr>
                <w:rFonts w:hint="eastAsia"/>
                <w:noProof/>
                <w:lang w:eastAsia="zh-CN"/>
              </w:rPr>
              <w:t xml:space="preserve">he AF may request energy consumption information per application. So it should be possible </w:t>
            </w:r>
            <w:r>
              <w:rPr>
                <w:rFonts w:hint="eastAsia"/>
                <w:noProof/>
                <w:lang w:eastAsia="zh-CN"/>
              </w:rPr>
              <w:t xml:space="preserve">for the EIF </w:t>
            </w:r>
            <w:r w:rsidR="00B958A2">
              <w:rPr>
                <w:rFonts w:hint="eastAsia"/>
                <w:noProof/>
                <w:lang w:eastAsia="zh-CN"/>
              </w:rPr>
              <w:t xml:space="preserve">to expose energy consumption information per application to the AF, based on </w:t>
            </w:r>
            <w:r w:rsidR="00B958A2" w:rsidRPr="001B7C50">
              <w:t>Traffic Description</w:t>
            </w:r>
            <w:r w:rsidR="00B958A2">
              <w:rPr>
                <w:rFonts w:hint="eastAsia"/>
                <w:lang w:eastAsia="zh-CN"/>
              </w:rPr>
              <w:t xml:space="preserve"> (i.e. </w:t>
            </w:r>
            <w:r w:rsidR="00B958A2">
              <w:t xml:space="preserve">DNN/S-NSSAI and </w:t>
            </w:r>
            <w:r w:rsidR="00B958A2">
              <w:rPr>
                <w:lang w:eastAsia="zh-CN"/>
              </w:rPr>
              <w:t xml:space="preserve">application identifier or </w:t>
            </w:r>
            <w:r w:rsidR="00B958A2">
              <w:rPr>
                <w:rFonts w:hint="eastAsia"/>
                <w:lang w:eastAsia="zh-CN"/>
              </w:rPr>
              <w:t>packet</w:t>
            </w:r>
            <w:r w:rsidR="00B958A2">
              <w:t xml:space="preserve"> </w:t>
            </w:r>
            <w:r w:rsidR="00B958A2">
              <w:rPr>
                <w:rFonts w:hint="eastAsia"/>
                <w:lang w:eastAsia="zh-CN"/>
              </w:rPr>
              <w:t>f</w:t>
            </w:r>
            <w:r w:rsidR="00B958A2">
              <w:t>ilter</w:t>
            </w:r>
            <w:r w:rsidR="00B958A2">
              <w:rPr>
                <w:rFonts w:hint="eastAsia"/>
                <w:lang w:eastAsia="zh-CN"/>
              </w:rPr>
              <w:t>(s))</w:t>
            </w:r>
            <w:r>
              <w:rPr>
                <w:rFonts w:hint="eastAsia"/>
                <w:lang w:eastAsia="zh-CN"/>
              </w:rPr>
              <w:t xml:space="preserve"> and optionally </w:t>
            </w:r>
            <w:r>
              <w:t>UE ID(</w:t>
            </w:r>
            <w:r>
              <w:rPr>
                <w:rFonts w:hint="eastAsia"/>
                <w:lang w:eastAsia="zh-CN"/>
              </w:rPr>
              <w:t>s</w:t>
            </w:r>
            <w:r>
              <w:t>)</w:t>
            </w:r>
            <w:r>
              <w:rPr>
                <w:rFonts w:hint="eastAsia"/>
                <w:lang w:eastAsia="zh-CN"/>
              </w:rPr>
              <w:t xml:space="preserve"> in AF request.</w:t>
            </w:r>
          </w:p>
          <w:p w14:paraId="708AA7DE" w14:textId="6EA81CFE" w:rsidR="0066720B" w:rsidRPr="005655B4" w:rsidRDefault="001E7DDE" w:rsidP="003D2663">
            <w:pPr>
              <w:pStyle w:val="CRCoverPage"/>
              <w:numPr>
                <w:ilvl w:val="0"/>
                <w:numId w:val="7"/>
              </w:numPr>
              <w:spacing w:after="0"/>
              <w:rPr>
                <w:noProof/>
                <w:lang w:eastAsia="zh-CN"/>
              </w:rPr>
            </w:pPr>
            <w:r>
              <w:rPr>
                <w:rFonts w:hint="eastAsia"/>
                <w:noProof/>
                <w:lang w:eastAsia="zh-CN"/>
              </w:rPr>
              <w:t xml:space="preserve">It is unclear how </w:t>
            </w:r>
            <w:r>
              <w:rPr>
                <w:rFonts w:hint="eastAsia"/>
                <w:lang w:eastAsia="zh-CN"/>
              </w:rPr>
              <w:t xml:space="preserve">the EIF </w:t>
            </w:r>
            <w:r w:rsidR="0066720B">
              <w:rPr>
                <w:rFonts w:hint="eastAsia"/>
                <w:lang w:eastAsia="zh-CN"/>
              </w:rPr>
              <w:t>decides</w:t>
            </w:r>
            <w:r>
              <w:rPr>
                <w:rFonts w:hint="eastAsia"/>
                <w:lang w:eastAsia="zh-CN"/>
              </w:rPr>
              <w:t xml:space="preserve"> the </w:t>
            </w:r>
            <w:r w:rsidR="003D2663">
              <w:rPr>
                <w:rFonts w:hint="eastAsia"/>
                <w:lang w:eastAsia="zh-CN"/>
              </w:rPr>
              <w:t xml:space="preserve">SUPIs of the </w:t>
            </w:r>
            <w:r>
              <w:rPr>
                <w:rFonts w:hint="eastAsia"/>
                <w:lang w:eastAsia="zh-CN"/>
              </w:rPr>
              <w:t>UEs</w:t>
            </w:r>
            <w:r w:rsidR="0066720B">
              <w:rPr>
                <w:rFonts w:hint="eastAsia"/>
                <w:lang w:eastAsia="zh-CN"/>
              </w:rPr>
              <w:t xml:space="preserve"> </w:t>
            </w:r>
            <w:r w:rsidR="00C96152">
              <w:rPr>
                <w:rFonts w:hint="eastAsia"/>
                <w:lang w:eastAsia="zh-CN"/>
              </w:rPr>
              <w:t>for which to collect the energy consumption information.</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975895" w:rsidRPr="00112054" w14:paraId="21016551" w14:textId="77777777" w:rsidTr="00547111">
        <w:tc>
          <w:tcPr>
            <w:tcW w:w="2694" w:type="dxa"/>
            <w:gridSpan w:val="2"/>
            <w:tcBorders>
              <w:left w:val="single" w:sz="4" w:space="0" w:color="auto"/>
            </w:tcBorders>
          </w:tcPr>
          <w:p w14:paraId="49433147" w14:textId="77777777" w:rsidR="00975895" w:rsidRDefault="0097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8835" w14:textId="7BA2FB05" w:rsidR="00A3756C" w:rsidRDefault="00A3756C" w:rsidP="004C2775">
            <w:pPr>
              <w:pStyle w:val="CRCoverPage"/>
              <w:numPr>
                <w:ilvl w:val="0"/>
                <w:numId w:val="8"/>
              </w:numPr>
              <w:spacing w:after="0"/>
              <w:rPr>
                <w:noProof/>
                <w:lang w:eastAsia="zh-CN"/>
              </w:rPr>
            </w:pPr>
            <w:r>
              <w:rPr>
                <w:rFonts w:hint="eastAsia"/>
                <w:noProof/>
                <w:lang w:eastAsia="zh-CN"/>
              </w:rPr>
              <w:t xml:space="preserve">Clarify that the EIF may </w:t>
            </w:r>
            <w:r w:rsidRPr="004C2775">
              <w:rPr>
                <w:lang w:eastAsia="zh-CN"/>
              </w:rPr>
              <w:t>collect</w:t>
            </w:r>
            <w:r>
              <w:rPr>
                <w:rFonts w:hint="eastAsia"/>
                <w:lang w:eastAsia="zh-CN"/>
              </w:rPr>
              <w:t xml:space="preserve"> and expose</w:t>
            </w:r>
            <w:r w:rsidRPr="004C2775">
              <w:rPr>
                <w:lang w:eastAsia="zh-CN"/>
              </w:rPr>
              <w:t xml:space="preserve"> Energy Consumption information</w:t>
            </w:r>
            <w:r>
              <w:rPr>
                <w:rFonts w:hint="eastAsia"/>
                <w:lang w:eastAsia="zh-CN"/>
              </w:rPr>
              <w:t xml:space="preserve"> per application level to the AF.</w:t>
            </w:r>
          </w:p>
          <w:p w14:paraId="7546437D" w14:textId="5B01F676" w:rsidR="0066720B" w:rsidRDefault="0066720B" w:rsidP="0044110E">
            <w:pPr>
              <w:pStyle w:val="CRCoverPage"/>
              <w:numPr>
                <w:ilvl w:val="0"/>
                <w:numId w:val="8"/>
              </w:numPr>
              <w:spacing w:after="0"/>
              <w:rPr>
                <w:noProof/>
                <w:lang w:eastAsia="zh-CN"/>
              </w:rPr>
            </w:pPr>
            <w:r>
              <w:rPr>
                <w:rFonts w:hint="eastAsia"/>
                <w:noProof/>
                <w:lang w:eastAsia="zh-CN"/>
              </w:rPr>
              <w:t xml:space="preserve">Clarify that </w:t>
            </w:r>
            <w:r w:rsidR="004C2775">
              <w:rPr>
                <w:rFonts w:hint="eastAsia"/>
                <w:lang w:eastAsia="zh-CN"/>
              </w:rPr>
              <w:t>t</w:t>
            </w:r>
            <w:r w:rsidR="004C2775" w:rsidRPr="004C2775">
              <w:rPr>
                <w:lang w:eastAsia="zh-CN"/>
              </w:rPr>
              <w:t xml:space="preserve">he EIF may decide the </w:t>
            </w:r>
            <w:r w:rsidR="003D2663">
              <w:rPr>
                <w:rFonts w:hint="eastAsia"/>
                <w:lang w:eastAsia="zh-CN"/>
              </w:rPr>
              <w:t>SUPIs</w:t>
            </w:r>
            <w:r w:rsidR="004C2775" w:rsidRPr="004C2775">
              <w:rPr>
                <w:lang w:eastAsia="zh-CN"/>
              </w:rPr>
              <w:t xml:space="preserve"> of </w:t>
            </w:r>
            <w:r w:rsidR="003D2663">
              <w:rPr>
                <w:lang w:eastAsia="zh-CN"/>
              </w:rPr>
              <w:t>the</w:t>
            </w:r>
            <w:r w:rsidR="003D2663">
              <w:rPr>
                <w:rFonts w:hint="eastAsia"/>
                <w:lang w:eastAsia="zh-CN"/>
              </w:rPr>
              <w:t xml:space="preserve"> </w:t>
            </w:r>
            <w:r w:rsidR="004C2775" w:rsidRPr="004C2775">
              <w:rPr>
                <w:lang w:eastAsia="zh-CN"/>
              </w:rPr>
              <w:t>UEs for which to collect Energy Consumption information</w:t>
            </w:r>
            <w:r w:rsidR="003D2663">
              <w:rPr>
                <w:rFonts w:hint="eastAsia"/>
                <w:lang w:eastAsia="zh-CN"/>
              </w:rPr>
              <w:t xml:space="preserve"> via the AMF</w:t>
            </w:r>
            <w:r w:rsidR="004C2775" w:rsidRPr="004C2775">
              <w:rPr>
                <w:lang w:eastAsia="zh-CN"/>
              </w:rPr>
              <w:t>.</w:t>
            </w:r>
          </w:p>
          <w:p w14:paraId="31C656EC" w14:textId="2501800E" w:rsidR="00F95196" w:rsidRPr="0066720B" w:rsidRDefault="00F95196" w:rsidP="00EE1D98">
            <w:pPr>
              <w:pStyle w:val="CRCoverPage"/>
              <w:numPr>
                <w:ilvl w:val="0"/>
                <w:numId w:val="8"/>
              </w:numPr>
              <w:spacing w:after="0"/>
              <w:rPr>
                <w:noProof/>
                <w:lang w:eastAsia="zh-CN"/>
              </w:rPr>
            </w:pPr>
            <w:r>
              <w:rPr>
                <w:rFonts w:hint="eastAsia"/>
                <w:noProof/>
                <w:lang w:eastAsia="zh-CN"/>
              </w:rPr>
              <w:t xml:space="preserve">Correct </w:t>
            </w:r>
            <w:r w:rsidR="00EE1D98">
              <w:rPr>
                <w:rFonts w:hint="eastAsia"/>
                <w:noProof/>
                <w:lang w:eastAsia="zh-CN"/>
              </w:rPr>
              <w:t>some</w:t>
            </w:r>
            <w:r>
              <w:rPr>
                <w:rFonts w:hint="eastAsia"/>
                <w:noProof/>
                <w:lang w:eastAsia="zh-CN"/>
              </w:rPr>
              <w:t xml:space="preserve"> typos in </w:t>
            </w:r>
            <w:r>
              <w:t>the formula</w:t>
            </w:r>
            <w:r>
              <w:rPr>
                <w:rFonts w:hint="eastAsia"/>
                <w:lang w:eastAsia="zh-CN"/>
              </w:rPr>
              <w:t>s</w:t>
            </w:r>
            <w:r w:rsidR="00EE1D98">
              <w:rPr>
                <w:rFonts w:hint="eastAsia"/>
                <w:noProof/>
                <w:lang w:eastAsia="zh-CN"/>
              </w:rPr>
              <w:t xml:space="preserve"> in</w:t>
            </w:r>
            <w:r>
              <w:rPr>
                <w:rFonts w:hint="eastAsia"/>
                <w:noProof/>
                <w:lang w:eastAsia="zh-CN"/>
              </w:rPr>
              <w:t xml:space="preserve"> Annex T.2</w:t>
            </w:r>
            <w:r w:rsidR="00EE1D98">
              <w:rPr>
                <w:rFonts w:hint="eastAsia"/>
                <w:noProof/>
                <w:lang w:eastAsia="zh-CN"/>
              </w:rPr>
              <w:t>.</w:t>
            </w:r>
            <w:bookmarkStart w:id="1" w:name="_GoBack"/>
            <w:bookmarkEnd w:id="1"/>
          </w:p>
        </w:tc>
      </w:tr>
      <w:tr w:rsidR="00975895" w14:paraId="1F886379" w14:textId="77777777" w:rsidTr="00547111">
        <w:tc>
          <w:tcPr>
            <w:tcW w:w="2694" w:type="dxa"/>
            <w:gridSpan w:val="2"/>
            <w:tcBorders>
              <w:left w:val="single" w:sz="4" w:space="0" w:color="auto"/>
            </w:tcBorders>
          </w:tcPr>
          <w:p w14:paraId="4D989623" w14:textId="3404BC08" w:rsidR="00975895" w:rsidRDefault="00975895">
            <w:pPr>
              <w:pStyle w:val="CRCoverPage"/>
              <w:spacing w:after="0"/>
              <w:rPr>
                <w:b/>
                <w:i/>
                <w:noProof/>
                <w:sz w:val="8"/>
                <w:szCs w:val="8"/>
              </w:rPr>
            </w:pPr>
          </w:p>
        </w:tc>
        <w:tc>
          <w:tcPr>
            <w:tcW w:w="6946" w:type="dxa"/>
            <w:gridSpan w:val="9"/>
            <w:tcBorders>
              <w:right w:val="single" w:sz="4" w:space="0" w:color="auto"/>
            </w:tcBorders>
          </w:tcPr>
          <w:p w14:paraId="71C4A204" w14:textId="77777777" w:rsidR="00975895" w:rsidRDefault="00975895">
            <w:pPr>
              <w:pStyle w:val="CRCoverPage"/>
              <w:spacing w:after="0"/>
              <w:rPr>
                <w:noProof/>
                <w:sz w:val="8"/>
                <w:szCs w:val="8"/>
              </w:rPr>
            </w:pPr>
          </w:p>
        </w:tc>
      </w:tr>
      <w:tr w:rsidR="00975895" w14:paraId="678D7BF9" w14:textId="77777777" w:rsidTr="00547111">
        <w:tc>
          <w:tcPr>
            <w:tcW w:w="2694" w:type="dxa"/>
            <w:gridSpan w:val="2"/>
            <w:tcBorders>
              <w:left w:val="single" w:sz="4" w:space="0" w:color="auto"/>
              <w:bottom w:val="single" w:sz="4" w:space="0" w:color="auto"/>
            </w:tcBorders>
          </w:tcPr>
          <w:p w14:paraId="4E5CE1B6" w14:textId="77777777" w:rsidR="00975895" w:rsidRDefault="0097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B4964" w:rsidR="00975895" w:rsidRPr="00A659EA" w:rsidRDefault="00C26206" w:rsidP="00447B80">
            <w:pPr>
              <w:pStyle w:val="CRCoverPage"/>
              <w:spacing w:after="0"/>
              <w:ind w:left="100"/>
              <w:rPr>
                <w:noProof/>
                <w:lang w:eastAsia="zh-CN"/>
              </w:rPr>
            </w:pPr>
            <w:r>
              <w:rPr>
                <w:rFonts w:hint="eastAsia"/>
                <w:noProof/>
                <w:lang w:eastAsia="zh-CN"/>
              </w:rPr>
              <w:t>Energy consumption information exposure per application level is not supported, and ENs unresolved.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4524F" w:rsidR="001E41F3" w:rsidRDefault="00C56635" w:rsidP="00447B80">
            <w:pPr>
              <w:pStyle w:val="CRCoverPage"/>
              <w:spacing w:after="0"/>
              <w:ind w:left="100"/>
              <w:rPr>
                <w:noProof/>
                <w:lang w:eastAsia="zh-CN"/>
              </w:rPr>
            </w:pPr>
            <w:r>
              <w:rPr>
                <w:rFonts w:hint="eastAsia"/>
                <w:noProof/>
                <w:lang w:eastAsia="zh-CN"/>
              </w:rPr>
              <w:t xml:space="preserve">5.51.2.1, 5.51.2.2, 5.51.2.3, 5.51.2.4, </w:t>
            </w:r>
            <w:r w:rsidR="00893A39">
              <w:rPr>
                <w:rFonts w:hint="eastAsia"/>
                <w:noProof/>
                <w:lang w:eastAsia="zh-CN"/>
              </w:rPr>
              <w:t xml:space="preserve">Annex </w:t>
            </w:r>
            <w:r>
              <w:rPr>
                <w:rFonts w:hint="eastAsia"/>
                <w:noProof/>
                <w:lang w:eastAsia="zh-CN"/>
              </w:rPr>
              <w:t>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68748D5" w14:textId="77777777" w:rsidR="00B84187" w:rsidRDefault="00B84187" w:rsidP="00B84187">
      <w:pPr>
        <w:pStyle w:val="4"/>
      </w:pPr>
      <w:bookmarkStart w:id="2" w:name="_Toc185601374"/>
      <w:r>
        <w:t>5.51.2.1</w:t>
      </w:r>
      <w:r>
        <w:tab/>
        <w:t>General</w:t>
      </w:r>
      <w:bookmarkEnd w:id="2"/>
    </w:p>
    <w:p w14:paraId="0F01BAF2" w14:textId="6D5C8CF4" w:rsidR="00B84187" w:rsidRDefault="00B84187" w:rsidP="00B84187">
      <w:r>
        <w:t>The Energy Information Function (EIF) is defined to collect the UE related Energy Consumption information, calculate the Energy Consumption information at UE, PDU Session</w:t>
      </w:r>
      <w:del w:id="3" w:author="CATT_dxy" w:date="2025-01-12T18:10:00Z">
        <w:r w:rsidDel="00B1740D">
          <w:delText xml:space="preserve"> and/or</w:delText>
        </w:r>
      </w:del>
      <w:ins w:id="4" w:author="CATT_dxy" w:date="2025-01-12T18:10:00Z">
        <w:r w:rsidR="00B1740D">
          <w:rPr>
            <w:rFonts w:hint="eastAsia"/>
            <w:lang w:eastAsia="zh-CN"/>
          </w:rPr>
          <w:t>,</w:t>
        </w:r>
      </w:ins>
      <w:r>
        <w:t xml:space="preserve"> QoS flow</w:t>
      </w:r>
      <w:ins w:id="5" w:author="CATT_dxy" w:date="2025-01-12T18:10:00Z">
        <w:r w:rsidR="00B1740D">
          <w:rPr>
            <w:rFonts w:hint="eastAsia"/>
            <w:lang w:eastAsia="zh-CN"/>
          </w:rPr>
          <w:t xml:space="preserve"> and/or application</w:t>
        </w:r>
      </w:ins>
      <w:r>
        <w:t xml:space="preserve"> granularity and expose the Energy Consumption information to the authorized consumer NF(s) (AF/NEF or 5GC NF) subject to operator's policy.</w:t>
      </w:r>
    </w:p>
    <w:p w14:paraId="506D85CB" w14:textId="77777777" w:rsidR="00B84187" w:rsidRDefault="00B84187" w:rsidP="00B84187">
      <w:r>
        <w:t>Node level energy consumption is reported PLMN-wide at a configurable period T.</w:t>
      </w:r>
    </w:p>
    <w:p w14:paraId="14B29936" w14:textId="77777777" w:rsidR="00B84187" w:rsidRDefault="00B84187" w:rsidP="00B84187">
      <w:pPr>
        <w:pStyle w:val="4"/>
      </w:pPr>
      <w:bookmarkStart w:id="6" w:name="_Toc185601375"/>
      <w:r>
        <w:t>5.51.2.2</w:t>
      </w:r>
      <w:r>
        <w:tab/>
        <w:t>Energy Consumption information collection</w:t>
      </w:r>
      <w:bookmarkEnd w:id="6"/>
    </w:p>
    <w:p w14:paraId="22AC65A4" w14:textId="60D5C96D" w:rsidR="00B84187" w:rsidRDefault="00B84187" w:rsidP="00B84187">
      <w:r>
        <w:t>The Energy Information Function (EIF) collects the UE related Energy Consumption information include Node-level energy consumption information, Node-level data volume from OAM and data volume of the required granularities (i.e. PDU Session</w:t>
      </w:r>
      <w:del w:id="7" w:author="CATT_dxy" w:date="2025-01-12T18:11:00Z">
        <w:r w:rsidDel="00F854AB">
          <w:delText xml:space="preserve"> and/or </w:delText>
        </w:r>
      </w:del>
      <w:ins w:id="8" w:author="CATT_dxy" w:date="2025-01-12T18:11:00Z">
        <w:r w:rsidR="00F854AB">
          <w:rPr>
            <w:rFonts w:hint="eastAsia"/>
            <w:lang w:eastAsia="zh-CN"/>
          </w:rPr>
          <w:t xml:space="preserve">, </w:t>
        </w:r>
      </w:ins>
      <w:r>
        <w:t>QoS flow</w:t>
      </w:r>
      <w:ins w:id="9" w:author="CATT_dxy" w:date="2025-01-12T18:11:00Z">
        <w:r w:rsidR="00F854AB">
          <w:rPr>
            <w:rFonts w:hint="eastAsia"/>
            <w:lang w:eastAsia="zh-CN"/>
          </w:rPr>
          <w:t xml:space="preserve"> and/or application</w:t>
        </w:r>
      </w:ins>
      <w:r>
        <w:t>) from UPF (via SMF).</w:t>
      </w:r>
    </w:p>
    <w:p w14:paraId="421FF5CD" w14:textId="77777777" w:rsidR="00BC6479" w:rsidRDefault="00BC6479" w:rsidP="00BC6479">
      <w:pPr>
        <w:rPr>
          <w:ins w:id="10" w:author="CATT_dxy4" w:date="2025-02-05T09:43:00Z"/>
          <w:lang w:eastAsia="zh-CN"/>
        </w:rPr>
      </w:pPr>
      <w:ins w:id="11" w:author="CATT_dxy4" w:date="2025-02-05T09:43:00Z">
        <w:r>
          <w:rPr>
            <w:lang w:eastAsia="zh-CN"/>
          </w:rPr>
          <w:t>The EIF may query the NRF to discover the AMF(s) serving an area of interest, and get the list of UE IDs (i.e. SUPIs) of the UEs located in the area of interest from the AMF(s).</w:t>
        </w:r>
      </w:ins>
    </w:p>
    <w:p w14:paraId="4AC400D2" w14:textId="5F25A1B2" w:rsidR="00B84187" w:rsidRDefault="00BC6479" w:rsidP="00BC6479">
      <w:ins w:id="12" w:author="CATT_dxy4" w:date="2025-02-05T09:43:00Z">
        <w:r>
          <w:t xml:space="preserve"> </w:t>
        </w:r>
      </w:ins>
      <w:r w:rsidR="00B84187">
        <w:t>The serving SMFs are retrieved from the UDM of the UE based on the provided input parameters including the UE ID and (S-NSSAI, DNN).</w:t>
      </w:r>
    </w:p>
    <w:p w14:paraId="5C6053A0" w14:textId="37871FD9" w:rsidR="00B84187" w:rsidRDefault="00B84187" w:rsidP="00B84187">
      <w:r>
        <w:t xml:space="preserve">EIF provides UE ID, DNN/S-NSSAI, </w:t>
      </w:r>
      <w:ins w:id="13" w:author="CATT_dxy4" w:date="2025-02-05T09:37:00Z">
        <w:r w:rsidR="00315B5E">
          <w:rPr>
            <w:lang w:eastAsia="zh-CN"/>
          </w:rPr>
          <w:t xml:space="preserve">application identifier </w:t>
        </w:r>
      </w:ins>
      <w:ins w:id="14" w:author="CATT_dxy4" w:date="2025-02-05T09:38:00Z">
        <w:r w:rsidR="00315B5E">
          <w:rPr>
            <w:rFonts w:hint="eastAsia"/>
            <w:lang w:eastAsia="zh-CN"/>
          </w:rPr>
          <w:t>and/</w:t>
        </w:r>
      </w:ins>
      <w:ins w:id="15" w:author="CATT_dxy4" w:date="2025-02-05T09:37:00Z">
        <w:r w:rsidR="00315B5E">
          <w:rPr>
            <w:lang w:eastAsia="zh-CN"/>
          </w:rPr>
          <w:t xml:space="preserve">or </w:t>
        </w:r>
        <w:r w:rsidR="00315B5E">
          <w:t xml:space="preserve">flow description </w:t>
        </w:r>
      </w:ins>
      <w:del w:id="16" w:author="CATT_dxy4" w:date="2025-02-05T09:38:00Z">
        <w:r w:rsidDel="00315B5E">
          <w:delText xml:space="preserve">IP 5-tuple </w:delText>
        </w:r>
      </w:del>
      <w:r>
        <w:t>to retrieve the information from SMF. And the information collected from SMF by EIF</w:t>
      </w:r>
      <w:del w:id="17" w:author="CATT_dxy4" w:date="2025-02-05T09:38:00Z">
        <w:r w:rsidDel="00315B5E">
          <w:delText>,</w:delText>
        </w:r>
      </w:del>
      <w:r>
        <w:t xml:space="preserve"> is shown in Table 5.51.2.2-1.</w:t>
      </w:r>
    </w:p>
    <w:p w14:paraId="76750B12" w14:textId="5D353615" w:rsidR="00B84187" w:rsidRDefault="00B84187" w:rsidP="00B84187">
      <w:r>
        <w:t xml:space="preserve">The data volume reporting period from the SMFs is the period T </w:t>
      </w:r>
      <w:ins w:id="18" w:author="CATT_dxy4" w:date="2025-02-05T09:39:00Z">
        <w:r w:rsidR="00315B5E">
          <w:rPr>
            <w:rFonts w:hint="eastAsia"/>
            <w:lang w:eastAsia="zh-CN"/>
          </w:rPr>
          <w:t xml:space="preserve">which can be </w:t>
        </w:r>
      </w:ins>
      <w:ins w:id="19" w:author="CATT_dxy4" w:date="2025-02-05T09:40:00Z">
        <w:r w:rsidR="00315B5E">
          <w:rPr>
            <w:rFonts w:hint="eastAsia"/>
            <w:lang w:eastAsia="zh-CN"/>
          </w:rPr>
          <w:t xml:space="preserve">configured per AoI or per </w:t>
        </w:r>
      </w:ins>
      <w:del w:id="20" w:author="CATT_dxy4" w:date="2025-02-05T09:39:00Z">
        <w:r w:rsidDel="00315B5E">
          <w:delText>with</w:delText>
        </w:r>
      </w:del>
      <w:del w:id="21" w:author="CATT_dxy4" w:date="2025-02-05T09:40:00Z">
        <w:r w:rsidDel="00315B5E">
          <w:delText xml:space="preserve"> </w:delText>
        </w:r>
      </w:del>
      <w:r>
        <w:t>PLMN</w:t>
      </w:r>
      <w:del w:id="22" w:author="CATT_dxy4" w:date="2025-02-05T09:40:00Z">
        <w:r w:rsidDel="00315B5E">
          <w:delText>-wide configuration</w:delText>
        </w:r>
      </w:del>
      <w:r>
        <w:t>.</w:t>
      </w:r>
    </w:p>
    <w:p w14:paraId="0336AB9A" w14:textId="77777777" w:rsidR="00B84187" w:rsidRDefault="00B84187" w:rsidP="00B84187">
      <w:pPr>
        <w:pStyle w:val="TH"/>
      </w:pPr>
      <w:r>
        <w:t>Table 5.51.2.2-1: Information from SMF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B84187" w14:paraId="6889F493"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361E260" w14:textId="77777777" w:rsidR="00B84187" w:rsidRDefault="00B84187">
            <w:pPr>
              <w:pStyle w:val="TAH"/>
              <w:rPr>
                <w:lang w:eastAsia="en-GB"/>
              </w:rPr>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D3655E5" w14:textId="77777777" w:rsidR="00B84187" w:rsidRDefault="00B84187">
            <w:pPr>
              <w:pStyle w:val="TAH"/>
              <w:rPr>
                <w:lang w:eastAsia="en-GB"/>
              </w:rPr>
            </w:pPr>
            <w:r>
              <w:t>Description</w:t>
            </w:r>
          </w:p>
        </w:tc>
      </w:tr>
      <w:tr w:rsidR="00B84187" w14:paraId="7C8FA84A"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F78A90F" w14:textId="77777777" w:rsidR="00B84187" w:rsidRDefault="00B84187">
            <w:pPr>
              <w:pStyle w:val="TAL"/>
              <w:rPr>
                <w:lang w:eastAsia="en-GB"/>
              </w:rPr>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22FA6F61" w14:textId="77777777" w:rsidR="00B84187" w:rsidRDefault="00B84187">
            <w:pPr>
              <w:pStyle w:val="TAL"/>
              <w:rPr>
                <w:lang w:eastAsia="en-GB"/>
              </w:rPr>
            </w:pPr>
            <w:r>
              <w:t>UE IP address.</w:t>
            </w:r>
          </w:p>
        </w:tc>
      </w:tr>
      <w:tr w:rsidR="00B84187" w14:paraId="2EDDC4AF"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E3806BC" w14:textId="77777777" w:rsidR="00B84187" w:rsidRDefault="00B84187">
            <w:pPr>
              <w:pStyle w:val="TAL"/>
              <w:rPr>
                <w:lang w:eastAsia="en-GB"/>
              </w:rPr>
            </w:pPr>
            <w:r>
              <w:t>UE ID</w:t>
            </w:r>
          </w:p>
        </w:tc>
        <w:tc>
          <w:tcPr>
            <w:tcW w:w="5808" w:type="dxa"/>
            <w:tcBorders>
              <w:top w:val="single" w:sz="4" w:space="0" w:color="auto"/>
              <w:left w:val="single" w:sz="4" w:space="0" w:color="auto"/>
              <w:bottom w:val="single" w:sz="4" w:space="0" w:color="auto"/>
              <w:right w:val="single" w:sz="4" w:space="0" w:color="auto"/>
            </w:tcBorders>
            <w:hideMark/>
          </w:tcPr>
          <w:p w14:paraId="36672AB2" w14:textId="77777777" w:rsidR="00B84187" w:rsidRDefault="00B84187">
            <w:pPr>
              <w:pStyle w:val="TAL"/>
              <w:rPr>
                <w:lang w:eastAsia="en-GB"/>
              </w:rPr>
            </w:pPr>
            <w:r>
              <w:t>SUPI.</w:t>
            </w:r>
          </w:p>
        </w:tc>
      </w:tr>
      <w:tr w:rsidR="00B84187" w14:paraId="2B45F3C8"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CCF3522" w14:textId="119135B6" w:rsidR="00B84187" w:rsidRDefault="00B84187" w:rsidP="00380154">
            <w:pPr>
              <w:pStyle w:val="TAL"/>
              <w:rPr>
                <w:lang w:eastAsia="zh-CN"/>
              </w:rPr>
            </w:pPr>
            <w:r>
              <w:t>S-NSSAI</w:t>
            </w:r>
            <w:del w:id="23" w:author="CATT_dxy" w:date="2025-01-12T14:02:00Z">
              <w:r w:rsidDel="00380154">
                <w:delText xml:space="preserve"> +</w:delText>
              </w:r>
              <w:r w:rsidDel="00380154">
                <w:rPr>
                  <w:rFonts w:hint="eastAsia"/>
                  <w:lang w:eastAsia="zh-CN"/>
                </w:rPr>
                <w:delText>DNN</w:delText>
              </w:r>
            </w:del>
          </w:p>
        </w:tc>
        <w:tc>
          <w:tcPr>
            <w:tcW w:w="5808" w:type="dxa"/>
            <w:tcBorders>
              <w:top w:val="single" w:sz="4" w:space="0" w:color="auto"/>
              <w:left w:val="single" w:sz="4" w:space="0" w:color="auto"/>
              <w:bottom w:val="single" w:sz="4" w:space="0" w:color="auto"/>
              <w:right w:val="single" w:sz="4" w:space="0" w:color="auto"/>
            </w:tcBorders>
            <w:hideMark/>
          </w:tcPr>
          <w:p w14:paraId="04361EBD" w14:textId="7508BB88" w:rsidR="00B84187" w:rsidRDefault="00B84187" w:rsidP="00380154">
            <w:pPr>
              <w:pStyle w:val="TAL"/>
              <w:rPr>
                <w:lang w:eastAsia="en-GB"/>
              </w:rPr>
            </w:pPr>
            <w:r>
              <w:t xml:space="preserve">Slice </w:t>
            </w:r>
            <w:del w:id="24" w:author="CATT_dxy" w:date="2025-01-12T14:02:00Z">
              <w:r w:rsidDel="00380154">
                <w:delText xml:space="preserve">and DNN </w:delText>
              </w:r>
            </w:del>
            <w:r>
              <w:t>applicable to a PDU session.</w:t>
            </w:r>
          </w:p>
        </w:tc>
      </w:tr>
      <w:tr w:rsidR="00380154" w14:paraId="0EC22411" w14:textId="77777777" w:rsidTr="00B84187">
        <w:trPr>
          <w:cantSplit/>
          <w:jc w:val="center"/>
          <w:ins w:id="25" w:author="CATT_dxy" w:date="2025-01-12T14:01:00Z"/>
        </w:trPr>
        <w:tc>
          <w:tcPr>
            <w:tcW w:w="2694" w:type="dxa"/>
            <w:tcBorders>
              <w:top w:val="single" w:sz="4" w:space="0" w:color="auto"/>
              <w:left w:val="single" w:sz="4" w:space="0" w:color="auto"/>
              <w:bottom w:val="single" w:sz="4" w:space="0" w:color="auto"/>
              <w:right w:val="single" w:sz="4" w:space="0" w:color="auto"/>
            </w:tcBorders>
          </w:tcPr>
          <w:p w14:paraId="6D19B0BE" w14:textId="48EE675C" w:rsidR="00380154" w:rsidRDefault="00380154">
            <w:pPr>
              <w:pStyle w:val="TAL"/>
              <w:rPr>
                <w:ins w:id="26" w:author="CATT_dxy" w:date="2025-01-12T14:01:00Z"/>
              </w:rPr>
            </w:pPr>
            <w:ins w:id="27" w:author="CATT_dxy" w:date="2025-01-12T14:01:00Z">
              <w:r>
                <w:t>DNN</w:t>
              </w:r>
            </w:ins>
          </w:p>
        </w:tc>
        <w:tc>
          <w:tcPr>
            <w:tcW w:w="5808" w:type="dxa"/>
            <w:tcBorders>
              <w:top w:val="single" w:sz="4" w:space="0" w:color="auto"/>
              <w:left w:val="single" w:sz="4" w:space="0" w:color="auto"/>
              <w:bottom w:val="single" w:sz="4" w:space="0" w:color="auto"/>
              <w:right w:val="single" w:sz="4" w:space="0" w:color="auto"/>
            </w:tcBorders>
          </w:tcPr>
          <w:p w14:paraId="0D9E58D2" w14:textId="0AFEC702" w:rsidR="00380154" w:rsidRDefault="00380154" w:rsidP="00380154">
            <w:pPr>
              <w:pStyle w:val="TAL"/>
              <w:rPr>
                <w:ins w:id="28" w:author="CATT_dxy" w:date="2025-01-12T14:01:00Z"/>
              </w:rPr>
            </w:pPr>
            <w:ins w:id="29" w:author="CATT_dxy" w:date="2025-01-12T14:02:00Z">
              <w:r>
                <w:rPr>
                  <w:rFonts w:hint="eastAsia"/>
                  <w:lang w:eastAsia="zh-CN"/>
                </w:rPr>
                <w:t>DNN</w:t>
              </w:r>
            </w:ins>
            <w:ins w:id="30" w:author="CATT_dxy" w:date="2025-01-12T14:01:00Z">
              <w:r>
                <w:t xml:space="preserve"> applicable to a PDU session.</w:t>
              </w:r>
            </w:ins>
          </w:p>
        </w:tc>
      </w:tr>
      <w:tr w:rsidR="006A2B53" w14:paraId="0794BE46" w14:textId="77777777" w:rsidTr="00B84187">
        <w:trPr>
          <w:cantSplit/>
          <w:jc w:val="center"/>
          <w:ins w:id="31" w:author="CATT_dxy" w:date="2025-01-12T21:04:00Z"/>
        </w:trPr>
        <w:tc>
          <w:tcPr>
            <w:tcW w:w="2694" w:type="dxa"/>
            <w:tcBorders>
              <w:top w:val="single" w:sz="4" w:space="0" w:color="auto"/>
              <w:left w:val="single" w:sz="4" w:space="0" w:color="auto"/>
              <w:bottom w:val="single" w:sz="4" w:space="0" w:color="auto"/>
              <w:right w:val="single" w:sz="4" w:space="0" w:color="auto"/>
            </w:tcBorders>
          </w:tcPr>
          <w:p w14:paraId="3F85B6ED" w14:textId="36B478C4" w:rsidR="006A2B53" w:rsidDel="007401E2" w:rsidRDefault="006A2B53">
            <w:pPr>
              <w:pStyle w:val="TAL"/>
              <w:rPr>
                <w:ins w:id="32" w:author="CATT_dxy" w:date="2025-01-12T21:04:00Z"/>
                <w:lang w:eastAsia="zh-CN"/>
              </w:rPr>
            </w:pPr>
            <w:ins w:id="33" w:author="CATT_dxy" w:date="2025-01-12T21:04:00Z">
              <w:r>
                <w:rPr>
                  <w:rFonts w:hint="eastAsia"/>
                  <w:lang w:eastAsia="zh-CN"/>
                </w:rPr>
                <w:t>A</w:t>
              </w:r>
            </w:ins>
            <w:ins w:id="34" w:author="CATT_dxy" w:date="2025-01-12T21:05:00Z">
              <w:r>
                <w:rPr>
                  <w:rFonts w:hint="eastAsia"/>
                  <w:lang w:eastAsia="zh-CN"/>
                </w:rPr>
                <w:t>pplication Identifier</w:t>
              </w:r>
            </w:ins>
          </w:p>
        </w:tc>
        <w:tc>
          <w:tcPr>
            <w:tcW w:w="5808" w:type="dxa"/>
            <w:tcBorders>
              <w:top w:val="single" w:sz="4" w:space="0" w:color="auto"/>
              <w:left w:val="single" w:sz="4" w:space="0" w:color="auto"/>
              <w:bottom w:val="single" w:sz="4" w:space="0" w:color="auto"/>
              <w:right w:val="single" w:sz="4" w:space="0" w:color="auto"/>
            </w:tcBorders>
          </w:tcPr>
          <w:p w14:paraId="07C765B0" w14:textId="5F7B3FBC" w:rsidR="006A2B53" w:rsidRDefault="006A2B53" w:rsidP="006A2B53">
            <w:pPr>
              <w:pStyle w:val="TAL"/>
              <w:rPr>
                <w:ins w:id="35" w:author="CATT_dxy" w:date="2025-01-12T21:04:00Z"/>
                <w:lang w:eastAsia="zh-CN"/>
              </w:rPr>
            </w:pPr>
            <w:ins w:id="36" w:author="CATT_dxy" w:date="2025-01-12T21:05:00Z">
              <w:r>
                <w:rPr>
                  <w:rFonts w:hint="eastAsia"/>
                  <w:lang w:eastAsia="zh-CN"/>
                </w:rPr>
                <w:t xml:space="preserve">Identifier of </w:t>
              </w:r>
              <w:r>
                <w:t>the</w:t>
              </w:r>
              <w:r>
                <w:rPr>
                  <w:rFonts w:hint="eastAsia"/>
                  <w:lang w:eastAsia="zh-CN"/>
                </w:rPr>
                <w:t xml:space="preserve"> application</w:t>
              </w:r>
              <w:r>
                <w:t xml:space="preserve"> traffic</w:t>
              </w:r>
              <w:r>
                <w:rPr>
                  <w:rFonts w:hint="eastAsia"/>
                  <w:lang w:eastAsia="zh-CN"/>
                </w:rPr>
                <w:t>.</w:t>
              </w:r>
            </w:ins>
          </w:p>
        </w:tc>
      </w:tr>
      <w:tr w:rsidR="00B84187" w14:paraId="644724F7"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5A5FF32" w14:textId="1394E137" w:rsidR="00B84187" w:rsidRDefault="00B84187" w:rsidP="00DB5FCE">
            <w:pPr>
              <w:pStyle w:val="TAL"/>
              <w:rPr>
                <w:lang w:eastAsia="zh-CN"/>
              </w:rPr>
            </w:pPr>
            <w:del w:id="37" w:author="CATT_dxy" w:date="2025-01-12T21:01:00Z">
              <w:r w:rsidDel="007401E2">
                <w:delText>IP 5-Tuple</w:delText>
              </w:r>
            </w:del>
            <w:r w:rsidR="00DB5FCE">
              <w:t xml:space="preserve"> </w:t>
            </w:r>
            <w:ins w:id="38" w:author="CATT_dxy4" w:date="2025-02-05T09:36:00Z">
              <w:r w:rsidR="00DB5FCE">
                <w:rPr>
                  <w:rFonts w:hint="eastAsia"/>
                  <w:lang w:eastAsia="zh-CN"/>
                </w:rPr>
                <w:t>F</w:t>
              </w:r>
            </w:ins>
            <w:ins w:id="39" w:author="CATT_dxy4" w:date="2025-02-05T09:35:00Z">
              <w:r w:rsidR="00DB5FCE">
                <w:t>low description</w:t>
              </w:r>
            </w:ins>
          </w:p>
        </w:tc>
        <w:tc>
          <w:tcPr>
            <w:tcW w:w="5808" w:type="dxa"/>
            <w:tcBorders>
              <w:top w:val="single" w:sz="4" w:space="0" w:color="auto"/>
              <w:left w:val="single" w:sz="4" w:space="0" w:color="auto"/>
              <w:bottom w:val="single" w:sz="4" w:space="0" w:color="auto"/>
              <w:right w:val="single" w:sz="4" w:space="0" w:color="auto"/>
            </w:tcBorders>
            <w:hideMark/>
          </w:tcPr>
          <w:p w14:paraId="3C3BFC34" w14:textId="630C8966" w:rsidR="00B84187" w:rsidRDefault="00B84187" w:rsidP="006A2B53">
            <w:pPr>
              <w:pStyle w:val="TAL"/>
              <w:rPr>
                <w:lang w:eastAsia="en-GB"/>
              </w:rPr>
            </w:pPr>
            <w:r>
              <w:t>IP</w:t>
            </w:r>
            <w:del w:id="40" w:author="CATT_dxy" w:date="2025-01-12T21:03:00Z">
              <w:r w:rsidDel="007401E2">
                <w:delText>-</w:delText>
              </w:r>
            </w:del>
            <w:ins w:id="41" w:author="CATT_dxy" w:date="2025-01-12T21:03:00Z">
              <w:r w:rsidR="007401E2">
                <w:rPr>
                  <w:rFonts w:hint="eastAsia"/>
                  <w:lang w:eastAsia="zh-CN"/>
                </w:rPr>
                <w:t xml:space="preserve"> </w:t>
              </w:r>
            </w:ins>
            <w:r>
              <w:t>5-tuple</w:t>
            </w:r>
            <w:ins w:id="42" w:author="CATT_dxy" w:date="2025-01-12T21:03:00Z">
              <w:r w:rsidR="007401E2">
                <w:rPr>
                  <w:rFonts w:hint="eastAsia"/>
                  <w:lang w:eastAsia="zh-CN"/>
                </w:rPr>
                <w:t xml:space="preserve">(s) </w:t>
              </w:r>
              <w:r w:rsidR="006A2B53">
                <w:t>that identify the</w:t>
              </w:r>
            </w:ins>
            <w:ins w:id="43" w:author="CATT_dxy" w:date="2025-01-12T21:04:00Z">
              <w:r w:rsidR="006A2B53">
                <w:rPr>
                  <w:rFonts w:hint="eastAsia"/>
                  <w:lang w:eastAsia="zh-CN"/>
                </w:rPr>
                <w:t xml:space="preserve"> application</w:t>
              </w:r>
            </w:ins>
            <w:ins w:id="44" w:author="CATT_dxy" w:date="2025-01-12T21:03:00Z">
              <w:r w:rsidR="007401E2">
                <w:t xml:space="preserve"> traffic</w:t>
              </w:r>
            </w:ins>
            <w:ins w:id="45" w:author="CATT_dxy" w:date="2025-01-12T21:04:00Z">
              <w:r w:rsidR="00FA0F81">
                <w:rPr>
                  <w:rFonts w:hint="eastAsia"/>
                  <w:lang w:eastAsia="zh-CN"/>
                </w:rPr>
                <w:t xml:space="preserve"> or QoS </w:t>
              </w:r>
            </w:ins>
            <w:ins w:id="46" w:author="CATT_dxy" w:date="2025-01-12T21:07:00Z">
              <w:r w:rsidR="00FA0F81">
                <w:rPr>
                  <w:rFonts w:hint="eastAsia"/>
                  <w:lang w:eastAsia="zh-CN"/>
                </w:rPr>
                <w:t>F</w:t>
              </w:r>
            </w:ins>
            <w:ins w:id="47" w:author="CATT_dxy" w:date="2025-01-12T21:04:00Z">
              <w:r w:rsidR="006A2B53">
                <w:rPr>
                  <w:rFonts w:hint="eastAsia"/>
                  <w:lang w:eastAsia="zh-CN"/>
                </w:rPr>
                <w:t>low</w:t>
              </w:r>
            </w:ins>
            <w:r>
              <w:t>.</w:t>
            </w:r>
          </w:p>
        </w:tc>
      </w:tr>
      <w:tr w:rsidR="00B84187" w14:paraId="51F7176B"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861FBEA" w14:textId="77777777" w:rsidR="00B84187" w:rsidRDefault="00B84187">
            <w:pPr>
              <w:pStyle w:val="TAL"/>
              <w:rPr>
                <w:lang w:eastAsia="en-GB"/>
              </w:rPr>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209EDDE" w14:textId="77777777" w:rsidR="00B84187" w:rsidRDefault="00B84187">
            <w:pPr>
              <w:pStyle w:val="TAL"/>
              <w:rPr>
                <w:lang w:eastAsia="en-GB"/>
              </w:rPr>
            </w:pPr>
            <w:r>
              <w:t>The data volume and the associated UPF(s) and gNB(s) serving the UE within the time period.</w:t>
            </w:r>
          </w:p>
        </w:tc>
      </w:tr>
      <w:tr w:rsidR="00B84187" w14:paraId="2B3E5A8E"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F4A3F70" w14:textId="04D05103" w:rsidR="00B84187" w:rsidRDefault="00B84187" w:rsidP="00FA0F81">
            <w:pPr>
              <w:pStyle w:val="TAL"/>
              <w:rPr>
                <w:lang w:eastAsia="en-GB"/>
              </w:rPr>
            </w:pPr>
            <w:r>
              <w:t xml:space="preserve">&gt; UL/DL Data Volume of </w:t>
            </w:r>
            <w:ins w:id="48" w:author="CATT_dxy" w:date="2025-01-12T13:39:00Z">
              <w:r w:rsidR="00034ACD">
                <w:rPr>
                  <w:rFonts w:hint="eastAsia"/>
                  <w:lang w:eastAsia="zh-CN"/>
                </w:rPr>
                <w:t xml:space="preserve">PDU Session/ QoS </w:t>
              </w:r>
            </w:ins>
            <w:ins w:id="49" w:author="CATT_dxy" w:date="2025-01-12T21:06:00Z">
              <w:r w:rsidR="00FA0F81">
                <w:rPr>
                  <w:rFonts w:hint="eastAsia"/>
                  <w:lang w:eastAsia="zh-CN"/>
                </w:rPr>
                <w:t>F</w:t>
              </w:r>
            </w:ins>
            <w:ins w:id="50" w:author="CATT_dxy" w:date="2025-01-12T13:39:00Z">
              <w:r w:rsidR="00034ACD">
                <w:rPr>
                  <w:rFonts w:hint="eastAsia"/>
                  <w:lang w:eastAsia="zh-CN"/>
                </w:rPr>
                <w:t>low</w:t>
              </w:r>
            </w:ins>
            <w:ins w:id="51" w:author="CATT_dxy" w:date="2025-01-12T21:06:00Z">
              <w:r w:rsidR="00FA0F81">
                <w:rPr>
                  <w:rFonts w:hint="eastAsia"/>
                  <w:lang w:eastAsia="zh-CN"/>
                </w:rPr>
                <w:t>/application</w:t>
              </w:r>
            </w:ins>
            <w:del w:id="52" w:author="CATT_dxy" w:date="2025-01-12T13:38:00Z">
              <w:r w:rsidDel="00034ACD">
                <w:delText>UPF</w:delText>
              </w:r>
            </w:del>
          </w:p>
        </w:tc>
        <w:tc>
          <w:tcPr>
            <w:tcW w:w="5808" w:type="dxa"/>
            <w:tcBorders>
              <w:top w:val="single" w:sz="4" w:space="0" w:color="auto"/>
              <w:left w:val="single" w:sz="4" w:space="0" w:color="auto"/>
              <w:bottom w:val="single" w:sz="4" w:space="0" w:color="auto"/>
              <w:right w:val="single" w:sz="4" w:space="0" w:color="auto"/>
            </w:tcBorders>
            <w:hideMark/>
          </w:tcPr>
          <w:p w14:paraId="2E7074D2" w14:textId="7BE77C3B" w:rsidR="00B84187" w:rsidRDefault="00B84187" w:rsidP="00FA0F81">
            <w:pPr>
              <w:pStyle w:val="TAL"/>
              <w:rPr>
                <w:lang w:eastAsia="en-GB"/>
              </w:rPr>
            </w:pPr>
            <w:r>
              <w:t>The UL/DL Data Volume of a PDU Session</w:t>
            </w:r>
            <w:del w:id="53" w:author="CATT_dxy" w:date="2025-01-12T21:10:00Z">
              <w:r w:rsidDel="00FA0F81">
                <w:delText xml:space="preserve"> identified by (UE-ID, S-NSSAI/DNN) or </w:delText>
              </w:r>
            </w:del>
            <w:ins w:id="54" w:author="CATT_dxy" w:date="2025-01-12T21:10:00Z">
              <w:r w:rsidR="00FA0F81">
                <w:rPr>
                  <w:rFonts w:hint="eastAsia"/>
                  <w:lang w:eastAsia="zh-CN"/>
                </w:rPr>
                <w:t xml:space="preserve">, </w:t>
              </w:r>
            </w:ins>
            <w:r>
              <w:t xml:space="preserve">a QoS </w:t>
            </w:r>
            <w:ins w:id="55" w:author="CATT_dxy" w:date="2025-01-12T21:07:00Z">
              <w:r w:rsidR="00FA0F81">
                <w:rPr>
                  <w:rFonts w:hint="eastAsia"/>
                  <w:lang w:eastAsia="zh-CN"/>
                </w:rPr>
                <w:t>F</w:t>
              </w:r>
            </w:ins>
            <w:del w:id="56" w:author="CATT_dxy" w:date="2025-01-12T21:07:00Z">
              <w:r w:rsidDel="00FA0F81">
                <w:delText>f</w:delText>
              </w:r>
            </w:del>
            <w:r>
              <w:t>low</w:t>
            </w:r>
            <w:del w:id="57" w:author="CATT_dxy" w:date="2025-01-12T21:10:00Z">
              <w:r w:rsidDel="00FA0F81">
                <w:delText xml:space="preserve"> (UE ID, S-NSSAI, DNN, </w:delText>
              </w:r>
            </w:del>
            <w:del w:id="58" w:author="CATT_dxy" w:date="2025-01-12T21:07:00Z">
              <w:r w:rsidDel="00FA0F81">
                <w:delText>IP 5-Tuple</w:delText>
              </w:r>
            </w:del>
            <w:del w:id="59" w:author="CATT_dxy" w:date="2025-01-12T21:10:00Z">
              <w:r w:rsidDel="00FA0F81">
                <w:delText>)</w:delText>
              </w:r>
            </w:del>
            <w:ins w:id="60" w:author="CATT_dxy" w:date="2025-01-12T21:10:00Z">
              <w:r w:rsidR="00FA0F81">
                <w:rPr>
                  <w:rFonts w:hint="eastAsia"/>
                  <w:lang w:eastAsia="zh-CN"/>
                </w:rPr>
                <w:t xml:space="preserve"> or an application</w:t>
              </w:r>
            </w:ins>
            <w:r>
              <w:t>.</w:t>
            </w:r>
          </w:p>
        </w:tc>
      </w:tr>
      <w:tr w:rsidR="00B84187" w:rsidRPr="00074786" w14:paraId="262F07A1"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224D141" w14:textId="77777777" w:rsidR="00B84187" w:rsidRDefault="00B84187">
            <w:pPr>
              <w:pStyle w:val="TAL"/>
              <w:rPr>
                <w:lang w:eastAsia="en-GB"/>
              </w:rPr>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297C7206" w14:textId="7B8D25CB" w:rsidR="00B84187" w:rsidRDefault="00B84187">
            <w:pPr>
              <w:pStyle w:val="TAL"/>
              <w:rPr>
                <w:lang w:eastAsia="en-GB"/>
              </w:rPr>
            </w:pPr>
            <w:r>
              <w:t>Identifier of any (I-</w:t>
            </w:r>
            <w:proofErr w:type="gramStart"/>
            <w:r>
              <w:t>)UPF</w:t>
            </w:r>
            <w:proofErr w:type="gramEnd"/>
            <w:r>
              <w:t>(s) associated to a reported data volume used by a PDU Session identified by (UE-ID, S-NSSAI</w:t>
            </w:r>
            <w:ins w:id="61" w:author="CATT_dxy" w:date="2025-01-12T14:12:00Z">
              <w:r w:rsidR="00074786">
                <w:rPr>
                  <w:rFonts w:hint="eastAsia"/>
                  <w:lang w:eastAsia="zh-CN"/>
                </w:rPr>
                <w:t xml:space="preserve">, </w:t>
              </w:r>
            </w:ins>
            <w:del w:id="62" w:author="CATT_dxy" w:date="2025-01-12T14:12:00Z">
              <w:r w:rsidDel="00074786">
                <w:delText>/</w:delText>
              </w:r>
            </w:del>
            <w:r>
              <w:t>DNN) or a QoS flow (UE ID, S-NSSAI, DNN, IP 5-Tuple).</w:t>
            </w:r>
          </w:p>
        </w:tc>
      </w:tr>
      <w:tr w:rsidR="00B84187" w14:paraId="623828A0"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446ED9" w14:textId="0FA6B6C0" w:rsidR="00B84187" w:rsidRDefault="00B84187" w:rsidP="00197A26">
            <w:pPr>
              <w:pStyle w:val="TAL"/>
              <w:rPr>
                <w:lang w:eastAsia="en-GB"/>
              </w:rPr>
            </w:pPr>
            <w:r>
              <w:t xml:space="preserve">&gt; gNB </w:t>
            </w:r>
            <w:ins w:id="63" w:author="CATT_dxy" w:date="2025-01-12T14:01:00Z">
              <w:r w:rsidR="00C50BBF">
                <w:rPr>
                  <w:rFonts w:hint="eastAsia"/>
                  <w:lang w:eastAsia="zh-CN"/>
                </w:rPr>
                <w:t>ID</w:t>
              </w:r>
            </w:ins>
            <w:del w:id="64" w:author="CATT_dxy" w:date="2025-01-12T14:01:00Z">
              <w:r w:rsidDel="00C50BBF">
                <w:delText>serving the UE</w:delText>
              </w:r>
            </w:del>
          </w:p>
        </w:tc>
        <w:tc>
          <w:tcPr>
            <w:tcW w:w="5808" w:type="dxa"/>
            <w:tcBorders>
              <w:top w:val="single" w:sz="4" w:space="0" w:color="auto"/>
              <w:left w:val="single" w:sz="4" w:space="0" w:color="auto"/>
              <w:bottom w:val="single" w:sz="4" w:space="0" w:color="auto"/>
              <w:right w:val="single" w:sz="4" w:space="0" w:color="auto"/>
            </w:tcBorders>
            <w:hideMark/>
          </w:tcPr>
          <w:p w14:paraId="5D5D5FFC" w14:textId="026092FD" w:rsidR="00B84187" w:rsidRDefault="00C50BBF" w:rsidP="004E1193">
            <w:pPr>
              <w:pStyle w:val="TAL"/>
              <w:rPr>
                <w:lang w:eastAsia="en-GB"/>
              </w:rPr>
            </w:pPr>
            <w:ins w:id="65" w:author="CATT_dxy" w:date="2025-01-12T14:01:00Z">
              <w:r>
                <w:rPr>
                  <w:rFonts w:hint="eastAsia"/>
                  <w:lang w:eastAsia="zh-CN"/>
                </w:rPr>
                <w:t xml:space="preserve">Identifier of </w:t>
              </w:r>
            </w:ins>
            <w:del w:id="66" w:author="CATT_dxy" w:date="2025-01-12T14:01:00Z">
              <w:r w:rsidR="00B84187" w:rsidDel="00C50BBF">
                <w:delText>T</w:delText>
              </w:r>
            </w:del>
            <w:ins w:id="67" w:author="CATT_dxy" w:date="2025-01-12T14:01:00Z">
              <w:r>
                <w:rPr>
                  <w:rFonts w:hint="eastAsia"/>
                  <w:lang w:eastAsia="zh-CN"/>
                </w:rPr>
                <w:t>t</w:t>
              </w:r>
            </w:ins>
            <w:r w:rsidR="00B84187">
              <w:t xml:space="preserve">he gNB </w:t>
            </w:r>
            <w:del w:id="68" w:author="CATT_dxy" w:date="2025-01-13T13:28:00Z">
              <w:r w:rsidR="00B84187" w:rsidDel="004E1193">
                <w:delText xml:space="preserve">which </w:delText>
              </w:r>
            </w:del>
            <w:r w:rsidR="00B84187">
              <w:t>serving the UE.</w:t>
            </w:r>
          </w:p>
        </w:tc>
      </w:tr>
      <w:tr w:rsidR="00B84187" w14:paraId="5AF6ABD6"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F7B796A" w14:textId="77777777" w:rsidR="00B84187" w:rsidRDefault="00B84187">
            <w:pPr>
              <w:pStyle w:val="TAL"/>
              <w:rPr>
                <w:lang w:eastAsia="en-GB"/>
              </w:rPr>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5EED9193" w14:textId="77777777" w:rsidR="00B84187" w:rsidRDefault="00B84187">
            <w:pPr>
              <w:pStyle w:val="TAL"/>
              <w:rPr>
                <w:lang w:eastAsia="en-GB"/>
              </w:rPr>
            </w:pPr>
            <w:r>
              <w:t>Time period of the collected information.</w:t>
            </w:r>
          </w:p>
        </w:tc>
      </w:tr>
    </w:tbl>
    <w:p w14:paraId="442B1F1D" w14:textId="77777777" w:rsidR="00B84187" w:rsidRDefault="00B84187" w:rsidP="00B84187">
      <w:pPr>
        <w:rPr>
          <w:lang w:eastAsia="en-GB"/>
        </w:rPr>
      </w:pPr>
    </w:p>
    <w:p w14:paraId="4555645E" w14:textId="38597541" w:rsidR="00B84187" w:rsidRDefault="00B84187" w:rsidP="00B84187">
      <w:r>
        <w:t xml:space="preserve">Table 5.51.2.2-2 provides the list of information received from OAM. EIF requests the </w:t>
      </w:r>
      <w:del w:id="69" w:author="CATT_dxy" w:date="2025-01-12T13:40:00Z">
        <w:r w:rsidDel="00235A02">
          <w:delText xml:space="preserve">OAM </w:delText>
        </w:r>
      </w:del>
      <w:ins w:id="70" w:author="CATT_dxy" w:date="2025-01-12T13:40:00Z">
        <w:r w:rsidR="00235A02">
          <w:t>NF</w:t>
        </w:r>
      </w:ins>
      <w:ins w:id="71" w:author="CATT_dxy" w:date="2025-01-12T13:41:00Z">
        <w:r w:rsidR="00235A02" w:rsidRPr="00235A02">
          <w:t xml:space="preserve"> </w:t>
        </w:r>
        <w:r w:rsidR="00235A02">
          <w:t xml:space="preserve">energy consumption </w:t>
        </w:r>
        <w:r w:rsidR="00235A02">
          <w:rPr>
            <w:rFonts w:hint="eastAsia"/>
            <w:lang w:eastAsia="zh-CN"/>
          </w:rPr>
          <w:t xml:space="preserve">and </w:t>
        </w:r>
        <w:r w:rsidR="00235A02">
          <w:t xml:space="preserve">data volume </w:t>
        </w:r>
      </w:ins>
      <w:r>
        <w:t xml:space="preserve">information </w:t>
      </w:r>
      <w:ins w:id="72" w:author="CATT_dxy" w:date="2025-01-12T13:41:00Z">
        <w:r w:rsidR="00235A02">
          <w:rPr>
            <w:rFonts w:hint="eastAsia"/>
            <w:lang w:eastAsia="zh-CN"/>
          </w:rPr>
          <w:t xml:space="preserve">from </w:t>
        </w:r>
      </w:ins>
      <w:ins w:id="73" w:author="CATT_dxy" w:date="2025-01-12T13:40:00Z">
        <w:r w:rsidR="00235A02">
          <w:t xml:space="preserve">OAM </w:t>
        </w:r>
      </w:ins>
      <w:r>
        <w:t>with providing the serving gNB ID(s) and (I-</w:t>
      </w:r>
      <w:proofErr w:type="gramStart"/>
      <w:r>
        <w:t>)UPF</w:t>
      </w:r>
      <w:proofErr w:type="gramEnd"/>
      <w:r>
        <w:t xml:space="preserve"> ID(s), which provided by SMFs. The reporting period from the OAM is the period T which is the same as data volume reporting period from SMFs.</w:t>
      </w:r>
    </w:p>
    <w:p w14:paraId="77F832E7" w14:textId="77777777" w:rsidR="00B84187" w:rsidRDefault="00B84187" w:rsidP="00B84187">
      <w:pPr>
        <w:pStyle w:val="TH"/>
      </w:pPr>
      <w:r>
        <w:lastRenderedPageBreak/>
        <w:t>Table 5.51.2.2-2: Information from OAM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B84187" w14:paraId="18B3C950"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C5B012" w14:textId="77777777" w:rsidR="00B84187" w:rsidRDefault="00B84187">
            <w:pPr>
              <w:pStyle w:val="TAH"/>
              <w:rPr>
                <w:lang w:eastAsia="en-GB"/>
              </w:rPr>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46006872" w14:textId="77777777" w:rsidR="00B84187" w:rsidRDefault="00B84187">
            <w:pPr>
              <w:pStyle w:val="TAH"/>
              <w:rPr>
                <w:lang w:eastAsia="en-GB"/>
              </w:rPr>
            </w:pPr>
            <w:r>
              <w:t>Description</w:t>
            </w:r>
          </w:p>
        </w:tc>
      </w:tr>
      <w:tr w:rsidR="00B84187" w14:paraId="6A4518BC"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43ECB1E" w14:textId="77777777" w:rsidR="00B84187" w:rsidRDefault="00B84187">
            <w:pPr>
              <w:pStyle w:val="TAL"/>
              <w:rPr>
                <w:lang w:eastAsia="en-GB"/>
              </w:rPr>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38031B8F" w14:textId="77777777" w:rsidR="00B84187" w:rsidRDefault="00B84187">
            <w:pPr>
              <w:pStyle w:val="TAL"/>
              <w:rPr>
                <w:lang w:eastAsia="en-GB"/>
              </w:rPr>
            </w:pPr>
            <w:r>
              <w:t>The Energy consumed by a gNB over the configured time period T based on clause 6.7.3.4.2 of TS 28.554 [209].</w:t>
            </w:r>
          </w:p>
        </w:tc>
      </w:tr>
      <w:tr w:rsidR="00B84187" w14:paraId="7992A2E4"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7D2D1B0" w14:textId="77777777" w:rsidR="00B84187" w:rsidRDefault="00B84187">
            <w:pPr>
              <w:pStyle w:val="TAL"/>
              <w:rPr>
                <w:lang w:eastAsia="en-GB"/>
              </w:rPr>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6DC354A1" w14:textId="77777777" w:rsidR="00B84187" w:rsidRDefault="00B84187">
            <w:pPr>
              <w:pStyle w:val="TAL"/>
              <w:rPr>
                <w:lang w:eastAsia="en-GB"/>
              </w:rPr>
            </w:pPr>
            <w:r>
              <w:t>The UL/DL data volume handled by a gNB over the configured time period T based on clause 6.7.1.1 of TS 28.554 [209].</w:t>
            </w:r>
          </w:p>
        </w:tc>
      </w:tr>
      <w:tr w:rsidR="00B84187" w14:paraId="6FB97FF3"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97FEF28" w14:textId="77777777" w:rsidR="00B84187" w:rsidRDefault="00B84187">
            <w:pPr>
              <w:pStyle w:val="TAL"/>
              <w:rPr>
                <w:lang w:eastAsia="en-GB"/>
              </w:rPr>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0C067B6B" w14:textId="77777777" w:rsidR="00B84187" w:rsidRDefault="00B84187">
            <w:pPr>
              <w:pStyle w:val="TAL"/>
              <w:rPr>
                <w:lang w:eastAsia="en-GB"/>
              </w:rPr>
            </w:pPr>
            <w:r>
              <w:t>The Energy consumed by a UPF over the configure time period T based on clause 6.7.3.1 of TS 28.554 [209].</w:t>
            </w:r>
          </w:p>
        </w:tc>
      </w:tr>
      <w:tr w:rsidR="00B84187" w14:paraId="1201E3F9" w14:textId="77777777" w:rsidTr="00B84187">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6E8371" w14:textId="77777777" w:rsidR="00B84187" w:rsidRDefault="00B84187">
            <w:pPr>
              <w:pStyle w:val="TAL"/>
              <w:rPr>
                <w:lang w:eastAsia="en-GB"/>
              </w:rPr>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3CB54AC3" w14:textId="77777777" w:rsidR="00B84187" w:rsidRDefault="00B84187">
            <w:pPr>
              <w:pStyle w:val="TAL"/>
              <w:rPr>
                <w:lang w:eastAsia="en-GB"/>
              </w:rPr>
            </w:pPr>
            <w:r>
              <w:t>Data volume consumed at a UPF.</w:t>
            </w:r>
          </w:p>
        </w:tc>
      </w:tr>
    </w:tbl>
    <w:p w14:paraId="6D9385B8" w14:textId="77777777" w:rsidR="00B84187" w:rsidRDefault="00B84187" w:rsidP="00B84187">
      <w:pPr>
        <w:rPr>
          <w:lang w:eastAsia="en-GB"/>
        </w:rPr>
      </w:pPr>
    </w:p>
    <w:p w14:paraId="4F7DE1DF" w14:textId="4EEDB12E" w:rsidR="00B84187" w:rsidRDefault="00B84187" w:rsidP="00B84187">
      <w:r>
        <w:t xml:space="preserve">When the </w:t>
      </w:r>
      <w:ins w:id="74" w:author="CATT_dxy" w:date="2025-01-12T14:00:00Z">
        <w:r w:rsidR="001F25EF">
          <w:rPr>
            <w:rFonts w:hint="eastAsia"/>
            <w:lang w:eastAsia="zh-CN"/>
          </w:rPr>
          <w:t xml:space="preserve">serving </w:t>
        </w:r>
      </w:ins>
      <w:r>
        <w:t>gNB and/or the (I-</w:t>
      </w:r>
      <w:proofErr w:type="gramStart"/>
      <w:r>
        <w:t>)UPF</w:t>
      </w:r>
      <w:proofErr w:type="gramEnd"/>
      <w:r>
        <w:t xml:space="preserve">(s) </w:t>
      </w:r>
      <w:del w:id="75" w:author="CATT_dxy" w:date="2025-01-12T14:00:00Z">
        <w:r w:rsidDel="001F25EF">
          <w:delText>which serving</w:delText>
        </w:r>
      </w:del>
      <w:ins w:id="76" w:author="CATT_dxy" w:date="2025-01-12T14:00:00Z">
        <w:r w:rsidR="001F25EF">
          <w:rPr>
            <w:rFonts w:hint="eastAsia"/>
            <w:lang w:eastAsia="zh-CN"/>
          </w:rPr>
          <w:t>of</w:t>
        </w:r>
      </w:ins>
      <w:r>
        <w:t xml:space="preserve"> the UE are changed, the serving gNB ID and UPF ID will be updated to the EIF through SMF(s).</w:t>
      </w:r>
    </w:p>
    <w:p w14:paraId="2B4F15C9" w14:textId="77777777" w:rsidR="00B84187" w:rsidRDefault="00B84187" w:rsidP="00B84187">
      <w:pPr>
        <w:pStyle w:val="NO"/>
      </w:pPr>
      <w:r>
        <w:t>NOTE 1:</w:t>
      </w:r>
      <w:r>
        <w:tab/>
        <w:t>The Node-level Energy Consumption information received from OAM could be used by EIF for all the UEs serving by the NF Node.</w:t>
      </w:r>
    </w:p>
    <w:p w14:paraId="14037778" w14:textId="77777777" w:rsidR="00B84187" w:rsidRDefault="00B84187" w:rsidP="00B84187">
      <w:pPr>
        <w:pStyle w:val="NO"/>
      </w:pPr>
      <w:r>
        <w:t>NOTE 2:</w:t>
      </w:r>
      <w:r>
        <w:tab/>
        <w:t>In this Release, only the energy related information of user plane communication is supported and that of control plane signalling is not supported.</w:t>
      </w:r>
    </w:p>
    <w:p w14:paraId="640AF9F4" w14:textId="77777777" w:rsidR="00B84187" w:rsidRDefault="00B84187" w:rsidP="00B84187">
      <w:pPr>
        <w:pStyle w:val="4"/>
      </w:pPr>
      <w:bookmarkStart w:id="77" w:name="_Toc185601376"/>
      <w:r>
        <w:t>5.51.2.3</w:t>
      </w:r>
      <w:r>
        <w:tab/>
        <w:t>Energy Consumption information calculation</w:t>
      </w:r>
      <w:bookmarkEnd w:id="77"/>
    </w:p>
    <w:p w14:paraId="1423EACC" w14:textId="10AA99F3" w:rsidR="00B84187" w:rsidRDefault="00B84187" w:rsidP="00B84187">
      <w:r>
        <w:t>EIF calculates the Energy Consumption information of the required granularities (UE, PDU Session</w:t>
      </w:r>
      <w:del w:id="78" w:author="CATT_dxy" w:date="2025-01-12T21:27:00Z">
        <w:r w:rsidDel="005C0396">
          <w:delText xml:space="preserve"> and/or </w:delText>
        </w:r>
      </w:del>
      <w:ins w:id="79" w:author="CATT_dxy" w:date="2025-01-12T21:27:00Z">
        <w:r w:rsidR="005C0396">
          <w:rPr>
            <w:rFonts w:hint="eastAsia"/>
            <w:lang w:eastAsia="zh-CN"/>
          </w:rPr>
          <w:t xml:space="preserve">, </w:t>
        </w:r>
      </w:ins>
      <w:r>
        <w:t>QoS flow</w:t>
      </w:r>
      <w:ins w:id="80" w:author="CATT_dxy" w:date="2025-01-12T21:27:00Z">
        <w:r w:rsidR="005C0396">
          <w:rPr>
            <w:rFonts w:hint="eastAsia"/>
            <w:lang w:eastAsia="zh-CN"/>
          </w:rPr>
          <w:t xml:space="preserve"> and/or application</w:t>
        </w:r>
      </w:ins>
      <w:r>
        <w:t>), based on input parameters from Tables 5.51.2.2-1 and 5.51.2.2-2 and gets the results. Some example formulas to support the above calculation are described in Annex T.</w:t>
      </w:r>
    </w:p>
    <w:p w14:paraId="40F34FD4" w14:textId="77777777" w:rsidR="00B84187" w:rsidRDefault="00B84187" w:rsidP="00B84187">
      <w:pPr>
        <w:pStyle w:val="4"/>
      </w:pPr>
      <w:bookmarkStart w:id="81" w:name="_Toc185601377"/>
      <w:r>
        <w:t>5.51.2.4</w:t>
      </w:r>
      <w:r>
        <w:tab/>
        <w:t>Energy Consumption information exposure</w:t>
      </w:r>
      <w:bookmarkEnd w:id="81"/>
    </w:p>
    <w:p w14:paraId="514A48F0" w14:textId="4DA2890D" w:rsidR="00B84187" w:rsidRDefault="00B84187" w:rsidP="00B84187">
      <w:r>
        <w:t>AF/NEF or 5GC NF subscribes the EIF for Energy consumption information of required granularities (UE, PDU session</w:t>
      </w:r>
      <w:del w:id="82" w:author="CATT_dxy" w:date="2025-01-12T18:09:00Z">
        <w:r w:rsidDel="00B1740D">
          <w:delText xml:space="preserve"> and/or</w:delText>
        </w:r>
      </w:del>
      <w:ins w:id="83" w:author="CATT_dxy" w:date="2025-01-12T18:09:00Z">
        <w:r w:rsidR="00B1740D">
          <w:rPr>
            <w:rFonts w:hint="eastAsia"/>
            <w:lang w:eastAsia="zh-CN"/>
          </w:rPr>
          <w:t>,</w:t>
        </w:r>
      </w:ins>
      <w:r>
        <w:t xml:space="preserve"> QoS flow</w:t>
      </w:r>
      <w:ins w:id="84" w:author="CATT_dxy" w:date="2025-01-12T18:10:00Z">
        <w:r w:rsidR="00B1740D">
          <w:rPr>
            <w:rFonts w:hint="eastAsia"/>
            <w:lang w:eastAsia="zh-CN"/>
          </w:rPr>
          <w:t xml:space="preserve"> and/or application</w:t>
        </w:r>
      </w:ins>
      <w:r>
        <w:t>).</w:t>
      </w:r>
    </w:p>
    <w:p w14:paraId="29DCFF9F" w14:textId="77777777" w:rsidR="00B84187" w:rsidRDefault="00B84187" w:rsidP="00B84187">
      <w:pPr>
        <w:pStyle w:val="B1"/>
      </w:pPr>
      <w:r>
        <w:t>-</w:t>
      </w:r>
      <w:r>
        <w:tab/>
        <w:t>For UE level energy exposure, the consumer NF provides UE ID (SUPI/GPSI).</w:t>
      </w:r>
    </w:p>
    <w:p w14:paraId="1E4747D6" w14:textId="378800C6" w:rsidR="00B84187" w:rsidRDefault="00B84187" w:rsidP="00B84187">
      <w:pPr>
        <w:pStyle w:val="B1"/>
      </w:pPr>
      <w:r>
        <w:t>-</w:t>
      </w:r>
      <w:r>
        <w:tab/>
        <w:t>For PDU session level exposure, the consumer NF provides UE ID (SUPI/GPSI), DNN/S-NSSAI.</w:t>
      </w:r>
    </w:p>
    <w:p w14:paraId="2F9BA4C0" w14:textId="3DC915E2" w:rsidR="00B84187" w:rsidRDefault="00B84187" w:rsidP="00B84187">
      <w:pPr>
        <w:pStyle w:val="B1"/>
      </w:pPr>
      <w:r>
        <w:t>-</w:t>
      </w:r>
      <w:r>
        <w:tab/>
        <w:t xml:space="preserve">For QoS flow level exposure, the consumer NF provides UE ID (SUPI/GPSI), DNN/S-NSSAI and </w:t>
      </w:r>
      <w:ins w:id="85" w:author="CATT_dxy1" w:date="2025-01-13T11:11:00Z">
        <w:r w:rsidR="00BE394F">
          <w:rPr>
            <w:rFonts w:hint="eastAsia"/>
            <w:lang w:eastAsia="zh-CN"/>
          </w:rPr>
          <w:t xml:space="preserve">QoS </w:t>
        </w:r>
      </w:ins>
      <w:r>
        <w:t>Flow description(s).</w:t>
      </w:r>
    </w:p>
    <w:p w14:paraId="2A7D8876" w14:textId="5D6CF000" w:rsidR="0078315B" w:rsidRDefault="0078315B" w:rsidP="0078315B">
      <w:pPr>
        <w:pStyle w:val="B1"/>
        <w:rPr>
          <w:ins w:id="86" w:author="CATT_dxy" w:date="2025-01-13T11:13:00Z"/>
        </w:rPr>
      </w:pPr>
      <w:ins w:id="87" w:author="CATT_dxy" w:date="2025-01-13T11:13:00Z">
        <w:r>
          <w:t>-</w:t>
        </w:r>
        <w:r>
          <w:tab/>
          <w:t xml:space="preserve">For </w:t>
        </w:r>
        <w:r>
          <w:rPr>
            <w:rFonts w:hint="eastAsia"/>
            <w:lang w:eastAsia="zh-CN"/>
          </w:rPr>
          <w:t xml:space="preserve">application </w:t>
        </w:r>
        <w:r>
          <w:t>level exposure, the consumer NF provides DNN/S-NSSAI</w:t>
        </w:r>
      </w:ins>
      <w:ins w:id="88" w:author="CATT_dxy" w:date="2025-01-14T17:07:00Z">
        <w:r w:rsidR="00607D38">
          <w:rPr>
            <w:rFonts w:hint="eastAsia"/>
            <w:lang w:eastAsia="zh-CN"/>
          </w:rPr>
          <w:t>,</w:t>
        </w:r>
      </w:ins>
      <w:ins w:id="89" w:author="CATT_dxy" w:date="2025-01-13T11:13:00Z">
        <w:r>
          <w:t xml:space="preserve"> </w:t>
        </w:r>
        <w:r>
          <w:rPr>
            <w:lang w:eastAsia="zh-CN"/>
          </w:rPr>
          <w:t xml:space="preserve">application identifier or </w:t>
        </w:r>
      </w:ins>
      <w:ins w:id="90" w:author="CATT_dxy5" w:date="2025-02-09T09:21:00Z">
        <w:r w:rsidR="00F43160">
          <w:rPr>
            <w:rFonts w:hint="eastAsia"/>
            <w:lang w:eastAsia="zh-CN"/>
          </w:rPr>
          <w:t xml:space="preserve">service </w:t>
        </w:r>
      </w:ins>
      <w:ins w:id="91" w:author="CATT_dxy5" w:date="2025-02-09T09:22:00Z">
        <w:r w:rsidR="00F43160">
          <w:rPr>
            <w:rFonts w:hint="eastAsia"/>
            <w:lang w:eastAsia="zh-CN"/>
          </w:rPr>
          <w:t xml:space="preserve">data </w:t>
        </w:r>
      </w:ins>
      <w:ins w:id="92" w:author="CATT_dxy4" w:date="2025-02-05T09:35:00Z">
        <w:r w:rsidR="00DB5FCE">
          <w:t>flow description</w:t>
        </w:r>
      </w:ins>
      <w:ins w:id="93" w:author="CATT_dxy" w:date="2025-01-14T17:07:00Z">
        <w:r w:rsidR="00607D38">
          <w:rPr>
            <w:rFonts w:hint="eastAsia"/>
            <w:lang w:eastAsia="zh-CN"/>
          </w:rPr>
          <w:t xml:space="preserve">, and </w:t>
        </w:r>
        <w:del w:id="94" w:author="CATT_dxy5" w:date="2025-02-09T09:22:00Z">
          <w:r w:rsidR="00607D38" w:rsidDel="00F43160">
            <w:rPr>
              <w:rFonts w:hint="eastAsia"/>
              <w:lang w:eastAsia="zh-CN"/>
            </w:rPr>
            <w:delText xml:space="preserve">optionally </w:delText>
          </w:r>
        </w:del>
        <w:r w:rsidR="00607D38">
          <w:t>UE ID (SUPI/GPSI)</w:t>
        </w:r>
      </w:ins>
      <w:ins w:id="95" w:author="CATT_dxy5" w:date="2025-02-09T09:22:00Z">
        <w:r w:rsidR="00F43160">
          <w:rPr>
            <w:rFonts w:hint="eastAsia"/>
            <w:lang w:eastAsia="zh-CN"/>
          </w:rPr>
          <w:t xml:space="preserve"> or UE IP </w:t>
        </w:r>
      </w:ins>
      <w:ins w:id="96" w:author="CATT_dxy5" w:date="2025-02-09T09:23:00Z">
        <w:r w:rsidR="00F43160">
          <w:rPr>
            <w:rFonts w:hint="eastAsia"/>
            <w:lang w:eastAsia="zh-CN"/>
          </w:rPr>
          <w:t>address</w:t>
        </w:r>
      </w:ins>
      <w:ins w:id="97" w:author="CATT_dxy" w:date="2025-01-13T11:13:00Z">
        <w:r>
          <w:t>.</w:t>
        </w:r>
      </w:ins>
    </w:p>
    <w:p w14:paraId="010C2296" w14:textId="77777777" w:rsidR="00B84187" w:rsidRDefault="00B84187" w:rsidP="00B84187">
      <w:pPr>
        <w:pStyle w:val="B1"/>
      </w:pPr>
      <w:r>
        <w:t>-</w:t>
      </w:r>
      <w:r>
        <w:tab/>
        <w:t>The consumer NF may also subscribe the above information exposure with providing reporting period, reporting frequency.</w:t>
      </w:r>
    </w:p>
    <w:p w14:paraId="499776E2" w14:textId="77777777" w:rsidR="00B84187" w:rsidRDefault="00B84187" w:rsidP="00B84187">
      <w:pPr>
        <w:pStyle w:val="EditorsNote"/>
      </w:pPr>
      <w:r>
        <w:t>Editor's note:</w:t>
      </w:r>
      <w:r>
        <w:tab/>
        <w:t>Whether there are other required parameters for energy consumption information exposure are FFS.</w:t>
      </w:r>
    </w:p>
    <w:p w14:paraId="52B8A441" w14:textId="77777777" w:rsidR="00B84187" w:rsidRDefault="00B84187" w:rsidP="00B84187">
      <w:pPr>
        <w:pStyle w:val="EditorsNote"/>
      </w:pPr>
      <w:r>
        <w:t>Editor's note:</w:t>
      </w:r>
      <w:r>
        <w:tab/>
        <w:t>Whether and how the renewable energy is introduced is FFS and depending on SA WG5.</w:t>
      </w:r>
    </w:p>
    <w:p w14:paraId="108222FD" w14:textId="050FC215" w:rsidR="00B84187" w:rsidDel="00EC0A6F" w:rsidRDefault="00B84187" w:rsidP="00B84187">
      <w:pPr>
        <w:pStyle w:val="EditorsNote"/>
        <w:rPr>
          <w:del w:id="98" w:author="CATT_dxy" w:date="2025-01-12T20:54:00Z"/>
        </w:rPr>
      </w:pPr>
      <w:del w:id="99" w:author="CATT_dxy" w:date="2025-01-12T20:54:00Z">
        <w:r w:rsidDel="00EC0A6F">
          <w:delText>Editor's note:</w:delText>
        </w:r>
        <w:r w:rsidDel="00EC0A6F">
          <w:tab/>
          <w:delText>Whether and how the per application energy consumption information can be exposed are FFS.</w:delText>
        </w:r>
      </w:del>
    </w:p>
    <w:p w14:paraId="7991C876" w14:textId="77777777" w:rsidR="004F5F18" w:rsidRPr="00BA4D70" w:rsidRDefault="004F5F18">
      <w:pPr>
        <w:rPr>
          <w:noProof/>
          <w:lang w:eastAsia="zh-CN"/>
        </w:rPr>
      </w:pPr>
    </w:p>
    <w:p w14:paraId="76EA64DF" w14:textId="77777777" w:rsidR="00B8269C" w:rsidRPr="001E23FE" w:rsidRDefault="00B8269C" w:rsidP="00B82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C4926B" w14:textId="77777777" w:rsidR="002C2B92" w:rsidRDefault="002C2B92" w:rsidP="002C2B92">
      <w:pPr>
        <w:pStyle w:val="1"/>
      </w:pPr>
      <w:bookmarkStart w:id="100" w:name="_Toc185601635"/>
      <w:r>
        <w:t>T.2</w:t>
      </w:r>
      <w:r>
        <w:tab/>
        <w:t>Calculation of Energy Consumption parameters</w:t>
      </w:r>
      <w:bookmarkEnd w:id="100"/>
    </w:p>
    <w:p w14:paraId="56320762" w14:textId="77777777" w:rsidR="002C2B92" w:rsidRDefault="002C2B92" w:rsidP="002C2B92">
      <w:r>
        <w:t>The energy consumed at a UPF (</w:t>
      </w:r>
      <w:r>
        <w:rPr>
          <w:i/>
          <w:iCs/>
        </w:rPr>
        <w:t>E</w:t>
      </w:r>
      <w:r>
        <w:rPr>
          <w:i/>
          <w:iCs/>
          <w:vertAlign w:val="subscript"/>
        </w:rPr>
        <w:t>UPF</w:t>
      </w:r>
      <w:proofErr w:type="gramStart"/>
      <w:r>
        <w:t>)or</w:t>
      </w:r>
      <w:proofErr w:type="gramEnd"/>
      <w:r>
        <w:t xml:space="preserve">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r>
        <w:rPr>
          <w:i/>
          <w:iCs/>
        </w:rPr>
        <w:t>DV</w:t>
      </w:r>
      <w:r>
        <w:rPr>
          <w:i/>
          <w:iCs/>
          <w:vertAlign w:val="subscript"/>
        </w:rPr>
        <w:t>UE,UPF</w:t>
      </w:r>
      <w:r>
        <w:t>), UE PDU session (</w:t>
      </w:r>
      <w:proofErr w:type="spellStart"/>
      <w:r>
        <w:rPr>
          <w:i/>
          <w:iCs/>
        </w:rPr>
        <w:t>DV</w:t>
      </w:r>
      <w:r>
        <w:rPr>
          <w:i/>
          <w:iCs/>
          <w:vertAlign w:val="subscript"/>
        </w:rPr>
        <w:t>Session,UPF</w:t>
      </w:r>
      <w:proofErr w:type="spellEnd"/>
      <w:r>
        <w:t xml:space="preserve">) and UE </w:t>
      </w:r>
      <w:proofErr w:type="spellStart"/>
      <w:r>
        <w:t>QoS</w:t>
      </w:r>
      <w:proofErr w:type="spellEnd"/>
      <w:r>
        <w:t xml:space="preserve">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585225D3" w14:textId="77777777" w:rsidR="002C2B92" w:rsidRDefault="002C2B92" w:rsidP="002C2B92">
      <w:r>
        <w:t xml:space="preserve">To derive </w:t>
      </w:r>
      <w:proofErr w:type="gramStart"/>
      <w:r>
        <w:t>the of</w:t>
      </w:r>
      <w:proofErr w:type="gramEnd"/>
      <w:r>
        <w:t xml:space="preserve"> energy consumed at a gNB over a period of time T by a UE, PDU session, QoS flow, the formulas are:</w:t>
      </w:r>
    </w:p>
    <w:p w14:paraId="6281E6B8" w14:textId="77777777" w:rsidR="002C2B92" w:rsidRDefault="002C2B92" w:rsidP="002C2B92">
      <w:pPr>
        <w:pStyle w:val="EQ"/>
        <w:rPr>
          <w:i/>
          <w:iCs/>
        </w:rPr>
      </w:pPr>
      <w:r>
        <w:rPr>
          <w:i/>
          <w:iCs/>
        </w:rPr>
        <w:lastRenderedPageBreak/>
        <w:tab/>
      </w:r>
      <m:oMath>
        <m:sSub>
          <m:sSubPr>
            <m:ctrlPr>
              <w:rPr>
                <w:rFonts w:ascii="Cambria Math"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lang w:eastAsia="en-GB"/>
              </w:rPr>
            </m:ctrlPr>
          </m:sSubPr>
          <m:e>
            <m:r>
              <w:rPr>
                <w:rFonts w:ascii="Cambria Math" w:hAnsi="Cambria Math"/>
              </w:rPr>
              <m:t>E</m:t>
            </m:r>
          </m:e>
          <m:sub>
            <m:r>
              <w:rPr>
                <w:rFonts w:ascii="Cambria Math" w:hAnsi="Cambria Math"/>
              </w:rPr>
              <m:t>gNB</m:t>
            </m:r>
          </m:sub>
        </m:sSub>
        <m:f>
          <m:fPr>
            <m:ctrlPr>
              <w:rPr>
                <w:rFonts w:ascii="Cambria Math" w:hAnsi="Cambria Math"/>
                <w:i/>
                <w:iCs/>
                <w:lang w:eastAsia="en-GB"/>
              </w:rPr>
            </m:ctrlPr>
          </m:fPr>
          <m:num>
            <m:sSub>
              <m:sSubPr>
                <m:ctrlPr>
                  <w:rPr>
                    <w:rFonts w:ascii="Cambria Math"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hAnsi="Cambria Math"/>
                    <w:i/>
                    <w:iCs/>
                    <w:lang w:eastAsia="en-GB"/>
                  </w:rPr>
                </m:ctrlPr>
              </m:sSubPr>
              <m:e>
                <m:r>
                  <w:rPr>
                    <w:rFonts w:ascii="Cambria Math" w:hAnsi="Cambria Math"/>
                  </w:rPr>
                  <m:t>DV</m:t>
                </m:r>
              </m:e>
              <m:sub>
                <m:r>
                  <w:rPr>
                    <w:rFonts w:ascii="Cambria Math" w:hAnsi="Cambria Math"/>
                  </w:rPr>
                  <m:t>gNB</m:t>
                </m:r>
              </m:sub>
            </m:sSub>
          </m:den>
        </m:f>
      </m:oMath>
    </w:p>
    <w:p w14:paraId="2C7CFD3B" w14:textId="77777777" w:rsidR="002C2B92" w:rsidRDefault="002C2B92" w:rsidP="002C2B92">
      <w:pPr>
        <w:pStyle w:val="EQ"/>
        <w:rPr>
          <w:i/>
          <w:iCs/>
        </w:rPr>
      </w:pPr>
      <w:r>
        <w:rPr>
          <w:i/>
          <w:iCs/>
        </w:rPr>
        <w:tab/>
      </w:r>
      <m:oMath>
        <m:sSub>
          <m:sSubPr>
            <m:ctrlPr>
              <w:rPr>
                <w:rFonts w:ascii="Cambria Math"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lang w:eastAsia="en-GB"/>
              </w:rPr>
            </m:ctrlPr>
          </m:sSubPr>
          <m:e>
            <m:r>
              <w:rPr>
                <w:rFonts w:ascii="Cambria Math" w:hAnsi="Cambria Math"/>
              </w:rPr>
              <m:t>E</m:t>
            </m:r>
          </m:e>
          <m:sub>
            <m:r>
              <w:rPr>
                <w:rFonts w:ascii="Cambria Math" w:hAnsi="Cambria Math"/>
              </w:rPr>
              <m:t>gNB</m:t>
            </m:r>
          </m:sub>
        </m:sSub>
        <m:f>
          <m:fPr>
            <m:ctrlPr>
              <w:rPr>
                <w:rFonts w:ascii="Cambria Math" w:hAnsi="Cambria Math"/>
                <w:i/>
                <w:iCs/>
                <w:lang w:eastAsia="en-GB"/>
              </w:rPr>
            </m:ctrlPr>
          </m:fPr>
          <m:num>
            <m:sSub>
              <m:sSubPr>
                <m:ctrlPr>
                  <w:rPr>
                    <w:rFonts w:ascii="Cambria Math"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lang w:eastAsia="en-GB"/>
                  </w:rPr>
                </m:ctrlPr>
              </m:sSubPr>
              <m:e>
                <m:r>
                  <w:rPr>
                    <w:rFonts w:ascii="Cambria Math" w:hAnsi="Cambria Math"/>
                  </w:rPr>
                  <m:t>DV</m:t>
                </m:r>
              </m:e>
              <m:sub>
                <m:r>
                  <w:rPr>
                    <w:rFonts w:ascii="Cambria Math" w:hAnsi="Cambria Math"/>
                  </w:rPr>
                  <m:t>gNB</m:t>
                </m:r>
              </m:sub>
            </m:sSub>
          </m:den>
        </m:f>
      </m:oMath>
    </w:p>
    <w:p w14:paraId="520B98D9" w14:textId="77777777" w:rsidR="002C2B92" w:rsidRDefault="002C2B92" w:rsidP="002C2B92">
      <w:pPr>
        <w:pStyle w:val="EQ"/>
        <w:rPr>
          <w:i/>
          <w:iCs/>
        </w:rPr>
      </w:pPr>
      <w:r>
        <w:rPr>
          <w:i/>
          <w:iCs/>
        </w:rPr>
        <w:tab/>
      </w:r>
      <m:oMath>
        <m:sSub>
          <m:sSubPr>
            <m:ctrlPr>
              <w:rPr>
                <w:rFonts w:ascii="Cambria Math"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lang w:eastAsia="en-GB"/>
              </w:rPr>
            </m:ctrlPr>
          </m:sSubPr>
          <m:e>
            <m:r>
              <w:rPr>
                <w:rFonts w:ascii="Cambria Math" w:hAnsi="Cambria Math"/>
              </w:rPr>
              <m:t>E</m:t>
            </m:r>
          </m:e>
          <m:sub>
            <m:r>
              <w:rPr>
                <w:rFonts w:ascii="Cambria Math" w:hAnsi="Cambria Math"/>
              </w:rPr>
              <m:t>gNB</m:t>
            </m:r>
          </m:sub>
        </m:sSub>
        <m:f>
          <m:fPr>
            <m:ctrlPr>
              <w:rPr>
                <w:rFonts w:ascii="Cambria Math" w:hAnsi="Cambria Math"/>
                <w:i/>
                <w:iCs/>
                <w:lang w:eastAsia="en-GB"/>
              </w:rPr>
            </m:ctrlPr>
          </m:fPr>
          <m:num>
            <m:sSub>
              <m:sSubPr>
                <m:ctrlPr>
                  <w:rPr>
                    <w:rFonts w:ascii="Cambria Math"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hAnsi="Cambria Math"/>
                    <w:i/>
                    <w:iCs/>
                    <w:lang w:eastAsia="en-GB"/>
                  </w:rPr>
                </m:ctrlPr>
              </m:sSubPr>
              <m:e>
                <m:r>
                  <w:rPr>
                    <w:rFonts w:ascii="Cambria Math" w:hAnsi="Cambria Math"/>
                  </w:rPr>
                  <m:t>DV</m:t>
                </m:r>
              </m:e>
              <m:sub>
                <m:r>
                  <w:rPr>
                    <w:rFonts w:ascii="Cambria Math" w:hAnsi="Cambria Math"/>
                  </w:rPr>
                  <m:t>gNB</m:t>
                </m:r>
              </m:sub>
            </m:sSub>
          </m:den>
        </m:f>
      </m:oMath>
    </w:p>
    <w:p w14:paraId="21F3A390" w14:textId="77777777" w:rsidR="002C2B92" w:rsidRDefault="002C2B92" w:rsidP="002C2B92">
      <w:r>
        <w:t>To derive the energy consumed at a UPF over a time period T by a UE, session, QoS flow the formulas are:</w:t>
      </w:r>
    </w:p>
    <w:p w14:paraId="1AD67FEA" w14:textId="77777777" w:rsidR="002C2B92" w:rsidRDefault="002C2B92" w:rsidP="002C2B92">
      <w:pPr>
        <w:pStyle w:val="EQ"/>
        <w:rPr>
          <w:i/>
          <w:iCs/>
        </w:rPr>
      </w:pPr>
      <w:r>
        <w:rPr>
          <w:i/>
          <w:iCs/>
        </w:rPr>
        <w:tab/>
      </w:r>
      <m:oMath>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hAnsi="Cambria Math"/>
                <w:i/>
                <w:iCs/>
                <w:lang w:val="de-AT" w:eastAsia="en-GB"/>
              </w:rPr>
            </m:ctrlPr>
          </m:fPr>
          <m:num>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31F5FB1E" w14:textId="3CC17515" w:rsidR="002C2B92" w:rsidDel="00ED2D1D" w:rsidRDefault="002C2B92" w:rsidP="002C2B92">
      <w:pPr>
        <w:pStyle w:val="EQ"/>
        <w:rPr>
          <w:del w:id="101" w:author="CATT_dxy" w:date="2025-01-12T14:07:00Z"/>
          <w:i/>
          <w:iCs/>
        </w:rPr>
      </w:pPr>
      <w:del w:id="102" w:author="CATT_dxy" w:date="2025-01-12T14:07:00Z">
        <w:r w:rsidDel="00ED2D1D">
          <w:rPr>
            <w:i/>
            <w:iCs/>
          </w:rPr>
          <w:tab/>
        </w:r>
        <m:oMath>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hAnsi="Cambria Math"/>
                  <w:i/>
                  <w:iCs/>
                  <w:lang w:val="de-AT" w:eastAsia="en-GB"/>
                </w:rPr>
              </m:ctrlPr>
            </m:fPr>
            <m:num>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del>
    </w:p>
    <w:p w14:paraId="35B6FD74" w14:textId="0E68224A" w:rsidR="00ED2D1D" w:rsidRDefault="00ED2D1D" w:rsidP="00ED2D1D">
      <w:pPr>
        <w:pStyle w:val="EQ"/>
        <w:rPr>
          <w:ins w:id="103" w:author="CATT_dxy" w:date="2025-01-12T14:07:00Z"/>
          <w:i/>
          <w:iCs/>
        </w:rPr>
      </w:pPr>
      <w:ins w:id="104" w:author="CATT_dxy" w:date="2025-01-12T14:07:00Z">
        <w:r>
          <w:rPr>
            <w:i/>
            <w:iCs/>
          </w:rPr>
          <w:tab/>
        </w:r>
        <m:oMath>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hAnsi="Cambria Math"/>
                  <w:i/>
                  <w:iCs/>
                  <w:lang w:val="de-AT" w:eastAsia="en-GB"/>
                </w:rPr>
              </m:ctrlPr>
            </m:fPr>
            <m:num>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ins>
    </w:p>
    <w:p w14:paraId="44AF6FD6" w14:textId="77777777" w:rsidR="002C2B92" w:rsidRDefault="002C2B92" w:rsidP="002C2B92">
      <w:pPr>
        <w:pStyle w:val="EQ"/>
        <w:rPr>
          <w:i/>
          <w:iCs/>
          <w:lang w:val="es-ES"/>
        </w:rPr>
      </w:pPr>
      <w:r>
        <w:rPr>
          <w:i/>
          <w:iCs/>
        </w:rPr>
        <w:tab/>
      </w:r>
      <m:oMath>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hAnsi="Cambria Math"/>
                <w:i/>
                <w:iCs/>
                <w:lang w:val="de-AT" w:eastAsia="en-GB"/>
              </w:rPr>
            </m:ctrlPr>
          </m:fPr>
          <m:num>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19623897" w14:textId="77777777" w:rsidR="002C2B92" w:rsidRDefault="002C2B92" w:rsidP="002C2B92">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xml:space="preserve">), </w:t>
      </w:r>
      <w:proofErr w:type="spellStart"/>
      <w:r>
        <w:t>QoS</w:t>
      </w:r>
      <w:proofErr w:type="spellEnd"/>
      <w:r>
        <w:t xml:space="preserve"> flow (</w:t>
      </w:r>
      <w:proofErr w:type="spellStart"/>
      <w:r>
        <w:rPr>
          <w:i/>
          <w:iCs/>
        </w:rPr>
        <w:t>E</w:t>
      </w:r>
      <w:r>
        <w:rPr>
          <w:i/>
          <w:iCs/>
          <w:vertAlign w:val="subscript"/>
        </w:rPr>
        <w:t>Flow</w:t>
      </w:r>
      <w:proofErr w:type="spellEnd"/>
      <w:r>
        <w:t>), the formula is:</w:t>
      </w:r>
    </w:p>
    <w:p w14:paraId="732FC7B5" w14:textId="5C8DB3B3" w:rsidR="000022DF" w:rsidRDefault="000022DF" w:rsidP="000022DF">
      <w:pPr>
        <w:pStyle w:val="EQ"/>
        <w:rPr>
          <w:ins w:id="105" w:author="CATT_dxy" w:date="2025-01-12T14:10:00Z"/>
        </w:rPr>
      </w:pPr>
      <w:ins w:id="106" w:author="CATT_dxy" w:date="2025-01-12T14:10:00Z">
        <w:r>
          <w:tab/>
        </w:r>
        <m:oMath>
          <m:sSub>
            <m:sSubPr>
              <m:ctrlPr>
                <w:rPr>
                  <w:rFonts w:ascii="Cambria Math" w:hAnsi="Cambria Math"/>
                  <w:i/>
                  <w:iCs/>
                  <w:lang w:eastAsia="en-GB"/>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ins>
    </w:p>
    <w:p w14:paraId="6821B625" w14:textId="33B403C4" w:rsidR="002C2B92" w:rsidDel="000022DF" w:rsidRDefault="002C2B92" w:rsidP="002C2B92">
      <w:pPr>
        <w:pStyle w:val="EQ"/>
        <w:rPr>
          <w:del w:id="107" w:author="CATT_dxy" w:date="2025-01-12T14:11:00Z"/>
        </w:rPr>
      </w:pPr>
      <w:del w:id="108" w:author="CATT_dxy" w:date="2025-01-12T14:11:00Z">
        <w:r w:rsidDel="000022DF">
          <w:tab/>
        </w:r>
        <m:oMath>
          <m:sSub>
            <m:sSubPr>
              <m:ctrlPr>
                <w:rPr>
                  <w:rFonts w:ascii="Cambria Math" w:hAnsi="Cambria Math"/>
                  <w:i/>
                  <w:iCs/>
                  <w:lang w:eastAsia="en-GB"/>
                </w:rPr>
              </m:ctrlPr>
            </m:sSubPr>
            <m:e>
              <m:r>
                <w:rPr>
                  <w:rFonts w:ascii="Cambria Math" w:hAnsi="Cambria Math"/>
                </w:rPr>
                <m:t>E</m:t>
              </m:r>
            </m:e>
            <m:sub>
              <m:r>
                <w:rPr>
                  <w:rFonts w:ascii="Cambria Math" w:hAnsi="Cambria Math"/>
                </w:rPr>
                <m:t>UE,gNB</m:t>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UPF</m:t>
                      </m:r>
                    </m:e>
                    <m:sub>
                      <m:r>
                        <m:rPr>
                          <m:sty m:val="p"/>
                        </m:rPr>
                        <w:rPr>
                          <w:rFonts w:ascii="Cambria Math" w:hAnsi="Cambria Math"/>
                        </w:rPr>
                        <m:t>i</m:t>
                      </m:r>
                    </m:sub>
                  </m:sSub>
                  <m:r>
                    <m:rPr>
                      <m:sty m:val="p"/>
                    </m:rPr>
                    <w:rPr>
                      <w:rFonts w:ascii="Cambria Math" w:hAnsi="Cambria Math"/>
                    </w:rPr>
                    <m:t>=</m:t>
                  </m:r>
                  <m:nary>
                    <m:naryPr>
                      <m:chr m:val="∑"/>
                      <m:limLoc m:val="undOvr"/>
                      <m:supHide m:val="1"/>
                      <m:ctrlPr>
                        <w:rPr>
                          <w:rFonts w:ascii="Cambria Math" w:eastAsia="Cambria Math" w:hAnsi="Cambria Math"/>
                          <w:lang w:eastAsia="en-GB"/>
                        </w:rPr>
                      </m:ctrlPr>
                    </m:naryPr>
                    <m:sub>
                      <m:r>
                        <w:rPr>
                          <w:rFonts w:ascii="Cambria Math" w:eastAsia="Cambria Math" w:hAnsi="Cambria Math"/>
                        </w:rPr>
                        <m:t>ESession</m:t>
                      </m:r>
                    </m:sub>
                    <m:sup/>
                    <m:e/>
                  </m:nary>
                </m:sub>
              </m:sSub>
            </m:e>
          </m:nary>
        </m:oMath>
      </w:del>
    </w:p>
    <w:p w14:paraId="7055999B" w14:textId="77777777" w:rsidR="002C2B92" w:rsidRDefault="002C2B92" w:rsidP="002C2B92">
      <w:pPr>
        <w:pStyle w:val="B1"/>
      </w:pPr>
      <w:r>
        <w:tab/>
      </w:r>
      <w:proofErr w:type="gramStart"/>
      <w:r>
        <w:t>where</w:t>
      </w:r>
      <w:proofErr w:type="gramEnd"/>
      <w:r>
        <w:t xml:space="preserve"> </w:t>
      </w:r>
      <m:oMath>
        <m:sSubSup>
          <m:sSubSupPr>
            <m:ctrlPr>
              <w:rPr>
                <w:rFonts w:ascii="Cambria Math"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1EF2CC4B" w14:textId="77777777" w:rsidR="002C2B92" w:rsidRDefault="002C2B92" w:rsidP="002C2B92">
      <w:pPr>
        <w:pStyle w:val="EQ"/>
      </w:pPr>
      <w:r>
        <w:tab/>
      </w:r>
      <m:oMath>
        <m:sSub>
          <m:sSubPr>
            <m:ctrlPr>
              <w:rPr>
                <w:rFonts w:ascii="Cambria Math" w:hAnsi="Cambria Math"/>
                <w:lang w:eastAsia="en-GB"/>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S</m:t>
                </m:r>
                <m:r>
                  <w:rPr>
                    <w:rFonts w:ascii="Cambria Math" w:hAnsi="Cambria Math"/>
                  </w:rPr>
                  <m:t>ession</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63940BD2" w14:textId="77777777" w:rsidR="002C2B92" w:rsidRDefault="002C2B92" w:rsidP="002C2B92">
      <w:pPr>
        <w:pStyle w:val="B1"/>
      </w:pPr>
      <w:r>
        <w:tab/>
      </w:r>
      <w:proofErr w:type="gramStart"/>
      <w:r>
        <w:t>where</w:t>
      </w:r>
      <w:proofErr w:type="gramEnd"/>
      <w:r>
        <w:t xml:space="preserve"> </w:t>
      </w:r>
      <m:oMath>
        <m:sSubSup>
          <m:sSubSupPr>
            <m:ctrlPr>
              <w:rPr>
                <w:rFonts w:ascii="Cambria Math"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4196686E" w14:textId="77777777" w:rsidR="002C2B92" w:rsidRDefault="002C2B92" w:rsidP="002C2B92">
      <w:pPr>
        <w:pStyle w:val="EQ"/>
      </w:pPr>
      <w:r>
        <w:rPr>
          <w:sz w:val="22"/>
          <w:szCs w:val="22"/>
        </w:rPr>
        <w:tab/>
      </w:r>
      <m:oMath>
        <m:sSub>
          <m:sSubPr>
            <m:ctrlPr>
              <w:rPr>
                <w:rFonts w:ascii="Cambria Math"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2312871" w14:textId="77777777" w:rsidR="002C2B92" w:rsidRDefault="002C2B92" w:rsidP="002C2B92">
      <w:pPr>
        <w:pStyle w:val="B1"/>
      </w:pPr>
      <w:r>
        <w:tab/>
      </w:r>
      <w:proofErr w:type="gramStart"/>
      <w:r>
        <w:t>where</w:t>
      </w:r>
      <w:proofErr w:type="gramEnd"/>
      <w:r>
        <w:t xml:space="preserve"> </w:t>
      </w:r>
      <m:oMath>
        <m:sSubSup>
          <m:sSubSupPr>
            <m:ctrlPr>
              <w:rPr>
                <w:rFonts w:ascii="Cambria Math"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p w14:paraId="5E86CE90" w14:textId="77777777" w:rsidR="002C2B92" w:rsidRPr="002C2B92" w:rsidRDefault="002C2B92">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77A64" w14:textId="77777777" w:rsidR="00CA6498" w:rsidRDefault="00CA6498">
      <w:r>
        <w:separator/>
      </w:r>
    </w:p>
  </w:endnote>
  <w:endnote w:type="continuationSeparator" w:id="0">
    <w:p w14:paraId="0F1D414C" w14:textId="77777777" w:rsidR="00CA6498" w:rsidRDefault="00CA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D145C" w:rsidRDefault="007D145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D145C" w:rsidRDefault="007D145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D145C" w:rsidRDefault="007D145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E41C2" w14:textId="77777777" w:rsidR="00CA6498" w:rsidRDefault="00CA6498">
      <w:r>
        <w:separator/>
      </w:r>
    </w:p>
  </w:footnote>
  <w:footnote w:type="continuationSeparator" w:id="0">
    <w:p w14:paraId="1ACC21D8" w14:textId="77777777" w:rsidR="00CA6498" w:rsidRDefault="00CA6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145C" w:rsidRDefault="007D1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145C" w:rsidRDefault="007D1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145C" w:rsidRDefault="007D1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145C" w:rsidRDefault="007D1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5F55AAD"/>
    <w:multiLevelType w:val="hybridMultilevel"/>
    <w:tmpl w:val="A0962A7A"/>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F9474F6"/>
    <w:multiLevelType w:val="hybridMultilevel"/>
    <w:tmpl w:val="A0962A7A"/>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2"/>
  </w:num>
  <w:num w:numId="4">
    <w:abstractNumId w:val="0"/>
  </w:num>
  <w:num w:numId="5">
    <w:abstractNumId w:val="7"/>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2DF"/>
    <w:rsid w:val="00004AE1"/>
    <w:rsid w:val="000057C8"/>
    <w:rsid w:val="00007E95"/>
    <w:rsid w:val="0001167F"/>
    <w:rsid w:val="00022E4A"/>
    <w:rsid w:val="00023398"/>
    <w:rsid w:val="00033502"/>
    <w:rsid w:val="000347A5"/>
    <w:rsid w:val="00034ACD"/>
    <w:rsid w:val="00034E6D"/>
    <w:rsid w:val="00035B9D"/>
    <w:rsid w:val="00040118"/>
    <w:rsid w:val="00043D55"/>
    <w:rsid w:val="00044AE5"/>
    <w:rsid w:val="000473B2"/>
    <w:rsid w:val="00052E9F"/>
    <w:rsid w:val="000557F6"/>
    <w:rsid w:val="00060E38"/>
    <w:rsid w:val="00063B2C"/>
    <w:rsid w:val="000719C2"/>
    <w:rsid w:val="00072916"/>
    <w:rsid w:val="00074191"/>
    <w:rsid w:val="00074786"/>
    <w:rsid w:val="00075BF8"/>
    <w:rsid w:val="00082E4D"/>
    <w:rsid w:val="00087746"/>
    <w:rsid w:val="0008798D"/>
    <w:rsid w:val="00087FBF"/>
    <w:rsid w:val="00090DC7"/>
    <w:rsid w:val="00092564"/>
    <w:rsid w:val="000A055D"/>
    <w:rsid w:val="000A6394"/>
    <w:rsid w:val="000A70D6"/>
    <w:rsid w:val="000B6BA4"/>
    <w:rsid w:val="000B7FED"/>
    <w:rsid w:val="000C0327"/>
    <w:rsid w:val="000C038A"/>
    <w:rsid w:val="000C25F6"/>
    <w:rsid w:val="000C2F51"/>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BC7"/>
    <w:rsid w:val="00192C46"/>
    <w:rsid w:val="0019352C"/>
    <w:rsid w:val="00197A26"/>
    <w:rsid w:val="001A08B3"/>
    <w:rsid w:val="001A3E77"/>
    <w:rsid w:val="001A3FF8"/>
    <w:rsid w:val="001A47D8"/>
    <w:rsid w:val="001A7B60"/>
    <w:rsid w:val="001B52F0"/>
    <w:rsid w:val="001B559C"/>
    <w:rsid w:val="001B69E4"/>
    <w:rsid w:val="001B7A65"/>
    <w:rsid w:val="001D2417"/>
    <w:rsid w:val="001E13BF"/>
    <w:rsid w:val="001E41F3"/>
    <w:rsid w:val="001E5CEC"/>
    <w:rsid w:val="001E5D8F"/>
    <w:rsid w:val="001E7B35"/>
    <w:rsid w:val="001E7DDE"/>
    <w:rsid w:val="001F25EF"/>
    <w:rsid w:val="0020065C"/>
    <w:rsid w:val="00211E18"/>
    <w:rsid w:val="00213F65"/>
    <w:rsid w:val="0021535F"/>
    <w:rsid w:val="00223394"/>
    <w:rsid w:val="0022477A"/>
    <w:rsid w:val="0023395C"/>
    <w:rsid w:val="00233A4B"/>
    <w:rsid w:val="00235A02"/>
    <w:rsid w:val="0024086B"/>
    <w:rsid w:val="0024138C"/>
    <w:rsid w:val="002429B9"/>
    <w:rsid w:val="00245950"/>
    <w:rsid w:val="00245C72"/>
    <w:rsid w:val="00245CA4"/>
    <w:rsid w:val="00250743"/>
    <w:rsid w:val="00251A27"/>
    <w:rsid w:val="00252877"/>
    <w:rsid w:val="00252E0C"/>
    <w:rsid w:val="0026004D"/>
    <w:rsid w:val="002640DD"/>
    <w:rsid w:val="00271D37"/>
    <w:rsid w:val="002756EE"/>
    <w:rsid w:val="00275D12"/>
    <w:rsid w:val="002761A8"/>
    <w:rsid w:val="002765EF"/>
    <w:rsid w:val="00284FEB"/>
    <w:rsid w:val="002860C4"/>
    <w:rsid w:val="00294BDF"/>
    <w:rsid w:val="002A4535"/>
    <w:rsid w:val="002A518F"/>
    <w:rsid w:val="002B1DB6"/>
    <w:rsid w:val="002B416D"/>
    <w:rsid w:val="002B5534"/>
    <w:rsid w:val="002B5741"/>
    <w:rsid w:val="002C1864"/>
    <w:rsid w:val="002C2B92"/>
    <w:rsid w:val="002C74D6"/>
    <w:rsid w:val="002D6366"/>
    <w:rsid w:val="002D6671"/>
    <w:rsid w:val="002E02C6"/>
    <w:rsid w:val="002E1C2B"/>
    <w:rsid w:val="002E35C9"/>
    <w:rsid w:val="002E472E"/>
    <w:rsid w:val="002E5220"/>
    <w:rsid w:val="002E7089"/>
    <w:rsid w:val="002F1444"/>
    <w:rsid w:val="00302E05"/>
    <w:rsid w:val="00303228"/>
    <w:rsid w:val="00305409"/>
    <w:rsid w:val="00307B7F"/>
    <w:rsid w:val="00312C1C"/>
    <w:rsid w:val="00315B5E"/>
    <w:rsid w:val="00315EC7"/>
    <w:rsid w:val="0032555E"/>
    <w:rsid w:val="00334603"/>
    <w:rsid w:val="00334E96"/>
    <w:rsid w:val="0033626F"/>
    <w:rsid w:val="00342482"/>
    <w:rsid w:val="00350B95"/>
    <w:rsid w:val="003609EF"/>
    <w:rsid w:val="0036231A"/>
    <w:rsid w:val="00363722"/>
    <w:rsid w:val="00370C89"/>
    <w:rsid w:val="0037459C"/>
    <w:rsid w:val="00374DD4"/>
    <w:rsid w:val="00380154"/>
    <w:rsid w:val="0038208B"/>
    <w:rsid w:val="003A77A4"/>
    <w:rsid w:val="003B1BDD"/>
    <w:rsid w:val="003B470D"/>
    <w:rsid w:val="003B6380"/>
    <w:rsid w:val="003B6CE0"/>
    <w:rsid w:val="003C16FA"/>
    <w:rsid w:val="003C379D"/>
    <w:rsid w:val="003C3DC1"/>
    <w:rsid w:val="003D1BF7"/>
    <w:rsid w:val="003D2663"/>
    <w:rsid w:val="003D4E7B"/>
    <w:rsid w:val="003E02E8"/>
    <w:rsid w:val="003E1A36"/>
    <w:rsid w:val="003E6D93"/>
    <w:rsid w:val="003F2831"/>
    <w:rsid w:val="003F39C5"/>
    <w:rsid w:val="003F4D49"/>
    <w:rsid w:val="003F6FAC"/>
    <w:rsid w:val="003F7627"/>
    <w:rsid w:val="004032F7"/>
    <w:rsid w:val="00410371"/>
    <w:rsid w:val="00422782"/>
    <w:rsid w:val="00423D1A"/>
    <w:rsid w:val="004242F1"/>
    <w:rsid w:val="004278D7"/>
    <w:rsid w:val="0044110E"/>
    <w:rsid w:val="00447B80"/>
    <w:rsid w:val="00452834"/>
    <w:rsid w:val="0045314F"/>
    <w:rsid w:val="00464DEB"/>
    <w:rsid w:val="004660A0"/>
    <w:rsid w:val="004742EC"/>
    <w:rsid w:val="00477C79"/>
    <w:rsid w:val="004840EF"/>
    <w:rsid w:val="0048479B"/>
    <w:rsid w:val="0048524B"/>
    <w:rsid w:val="00490C64"/>
    <w:rsid w:val="00492359"/>
    <w:rsid w:val="004A0536"/>
    <w:rsid w:val="004A1D95"/>
    <w:rsid w:val="004B0182"/>
    <w:rsid w:val="004B0E3E"/>
    <w:rsid w:val="004B6F84"/>
    <w:rsid w:val="004B75B7"/>
    <w:rsid w:val="004C26DB"/>
    <w:rsid w:val="004C2775"/>
    <w:rsid w:val="004C72A0"/>
    <w:rsid w:val="004E1193"/>
    <w:rsid w:val="004E1517"/>
    <w:rsid w:val="004E7A94"/>
    <w:rsid w:val="004F01C8"/>
    <w:rsid w:val="004F0E98"/>
    <w:rsid w:val="004F5F18"/>
    <w:rsid w:val="00501DF6"/>
    <w:rsid w:val="00503E7D"/>
    <w:rsid w:val="005141D9"/>
    <w:rsid w:val="0051580D"/>
    <w:rsid w:val="00516F60"/>
    <w:rsid w:val="005178F4"/>
    <w:rsid w:val="00520CA3"/>
    <w:rsid w:val="0052180C"/>
    <w:rsid w:val="0052551C"/>
    <w:rsid w:val="0052694D"/>
    <w:rsid w:val="00537356"/>
    <w:rsid w:val="00541295"/>
    <w:rsid w:val="00547111"/>
    <w:rsid w:val="005655B4"/>
    <w:rsid w:val="00565C90"/>
    <w:rsid w:val="00570569"/>
    <w:rsid w:val="00572758"/>
    <w:rsid w:val="00587C16"/>
    <w:rsid w:val="00591AEF"/>
    <w:rsid w:val="00592D74"/>
    <w:rsid w:val="00594D2E"/>
    <w:rsid w:val="00596317"/>
    <w:rsid w:val="005A5E23"/>
    <w:rsid w:val="005A71AE"/>
    <w:rsid w:val="005B1808"/>
    <w:rsid w:val="005C0396"/>
    <w:rsid w:val="005C204B"/>
    <w:rsid w:val="005D1DF5"/>
    <w:rsid w:val="005D769A"/>
    <w:rsid w:val="005E279A"/>
    <w:rsid w:val="005E2C44"/>
    <w:rsid w:val="005E4D71"/>
    <w:rsid w:val="005F4398"/>
    <w:rsid w:val="005F7629"/>
    <w:rsid w:val="00603118"/>
    <w:rsid w:val="00607D38"/>
    <w:rsid w:val="00610C0B"/>
    <w:rsid w:val="00611728"/>
    <w:rsid w:val="00614A4E"/>
    <w:rsid w:val="00617F47"/>
    <w:rsid w:val="00621188"/>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6720B"/>
    <w:rsid w:val="00670068"/>
    <w:rsid w:val="00671EAE"/>
    <w:rsid w:val="00682252"/>
    <w:rsid w:val="00695808"/>
    <w:rsid w:val="006967C2"/>
    <w:rsid w:val="006A2B53"/>
    <w:rsid w:val="006A42EE"/>
    <w:rsid w:val="006A4DEB"/>
    <w:rsid w:val="006A7EA8"/>
    <w:rsid w:val="006B46FB"/>
    <w:rsid w:val="006B657F"/>
    <w:rsid w:val="006B71F7"/>
    <w:rsid w:val="006C0BA5"/>
    <w:rsid w:val="006D083A"/>
    <w:rsid w:val="006D5A50"/>
    <w:rsid w:val="006E21FB"/>
    <w:rsid w:val="006E7749"/>
    <w:rsid w:val="006F4DBE"/>
    <w:rsid w:val="006F7181"/>
    <w:rsid w:val="006F7EDC"/>
    <w:rsid w:val="00700343"/>
    <w:rsid w:val="00703EEF"/>
    <w:rsid w:val="00705D57"/>
    <w:rsid w:val="007146FC"/>
    <w:rsid w:val="00717769"/>
    <w:rsid w:val="00730E26"/>
    <w:rsid w:val="0073420D"/>
    <w:rsid w:val="007378DD"/>
    <w:rsid w:val="007401E2"/>
    <w:rsid w:val="007419B0"/>
    <w:rsid w:val="00741E73"/>
    <w:rsid w:val="00746709"/>
    <w:rsid w:val="00751C41"/>
    <w:rsid w:val="0075506D"/>
    <w:rsid w:val="00756C8E"/>
    <w:rsid w:val="007606A8"/>
    <w:rsid w:val="0076178C"/>
    <w:rsid w:val="0076194F"/>
    <w:rsid w:val="007619C7"/>
    <w:rsid w:val="007637D3"/>
    <w:rsid w:val="007646FF"/>
    <w:rsid w:val="00766773"/>
    <w:rsid w:val="00772706"/>
    <w:rsid w:val="00773D40"/>
    <w:rsid w:val="0077539A"/>
    <w:rsid w:val="007768C6"/>
    <w:rsid w:val="00777B7A"/>
    <w:rsid w:val="00780EE8"/>
    <w:rsid w:val="00781439"/>
    <w:rsid w:val="0078315B"/>
    <w:rsid w:val="007858E9"/>
    <w:rsid w:val="00786A19"/>
    <w:rsid w:val="00792342"/>
    <w:rsid w:val="00792C55"/>
    <w:rsid w:val="00795423"/>
    <w:rsid w:val="00795537"/>
    <w:rsid w:val="00795BAB"/>
    <w:rsid w:val="007977A8"/>
    <w:rsid w:val="007A0892"/>
    <w:rsid w:val="007A1C91"/>
    <w:rsid w:val="007A68EF"/>
    <w:rsid w:val="007A6EC9"/>
    <w:rsid w:val="007B512A"/>
    <w:rsid w:val="007C2097"/>
    <w:rsid w:val="007D1129"/>
    <w:rsid w:val="007D145C"/>
    <w:rsid w:val="007D4373"/>
    <w:rsid w:val="007D4A80"/>
    <w:rsid w:val="007D6A07"/>
    <w:rsid w:val="007D6A43"/>
    <w:rsid w:val="007E0469"/>
    <w:rsid w:val="007E1D44"/>
    <w:rsid w:val="007E39D2"/>
    <w:rsid w:val="007E4377"/>
    <w:rsid w:val="007F0375"/>
    <w:rsid w:val="007F1368"/>
    <w:rsid w:val="007F3B9E"/>
    <w:rsid w:val="007F7148"/>
    <w:rsid w:val="007F7259"/>
    <w:rsid w:val="008040A8"/>
    <w:rsid w:val="00813B95"/>
    <w:rsid w:val="00814028"/>
    <w:rsid w:val="0081671B"/>
    <w:rsid w:val="00817E99"/>
    <w:rsid w:val="008245AB"/>
    <w:rsid w:val="00826A95"/>
    <w:rsid w:val="008279FA"/>
    <w:rsid w:val="00834D34"/>
    <w:rsid w:val="00836340"/>
    <w:rsid w:val="00836E6B"/>
    <w:rsid w:val="008502D2"/>
    <w:rsid w:val="00851B9B"/>
    <w:rsid w:val="00851C05"/>
    <w:rsid w:val="0085586F"/>
    <w:rsid w:val="008626E7"/>
    <w:rsid w:val="00862E99"/>
    <w:rsid w:val="00863360"/>
    <w:rsid w:val="0086381B"/>
    <w:rsid w:val="00864D02"/>
    <w:rsid w:val="00865B0B"/>
    <w:rsid w:val="008705A6"/>
    <w:rsid w:val="008707DE"/>
    <w:rsid w:val="00870EE7"/>
    <w:rsid w:val="00872049"/>
    <w:rsid w:val="008863B9"/>
    <w:rsid w:val="008933D7"/>
    <w:rsid w:val="00893A39"/>
    <w:rsid w:val="008957AD"/>
    <w:rsid w:val="00895A49"/>
    <w:rsid w:val="008970F3"/>
    <w:rsid w:val="008A45A6"/>
    <w:rsid w:val="008B1F3D"/>
    <w:rsid w:val="008B3192"/>
    <w:rsid w:val="008B7509"/>
    <w:rsid w:val="008D3CCC"/>
    <w:rsid w:val="008D53E4"/>
    <w:rsid w:val="008D54DF"/>
    <w:rsid w:val="008D7807"/>
    <w:rsid w:val="008E123A"/>
    <w:rsid w:val="008E72A2"/>
    <w:rsid w:val="008F1BB3"/>
    <w:rsid w:val="008F3789"/>
    <w:rsid w:val="008F5AA3"/>
    <w:rsid w:val="008F686C"/>
    <w:rsid w:val="008F7BF5"/>
    <w:rsid w:val="00914117"/>
    <w:rsid w:val="009148DE"/>
    <w:rsid w:val="009152AB"/>
    <w:rsid w:val="00925786"/>
    <w:rsid w:val="009318B8"/>
    <w:rsid w:val="00934167"/>
    <w:rsid w:val="00937BC9"/>
    <w:rsid w:val="00941B6E"/>
    <w:rsid w:val="00941E30"/>
    <w:rsid w:val="00943620"/>
    <w:rsid w:val="00943D3B"/>
    <w:rsid w:val="00946218"/>
    <w:rsid w:val="009512F8"/>
    <w:rsid w:val="00955AB0"/>
    <w:rsid w:val="009608A6"/>
    <w:rsid w:val="00965D1A"/>
    <w:rsid w:val="0096736E"/>
    <w:rsid w:val="00970756"/>
    <w:rsid w:val="00970D1F"/>
    <w:rsid w:val="0097287E"/>
    <w:rsid w:val="00974C0A"/>
    <w:rsid w:val="00975895"/>
    <w:rsid w:val="009777D9"/>
    <w:rsid w:val="0098135E"/>
    <w:rsid w:val="00991B88"/>
    <w:rsid w:val="00993E39"/>
    <w:rsid w:val="009952FA"/>
    <w:rsid w:val="0099691F"/>
    <w:rsid w:val="009A35B1"/>
    <w:rsid w:val="009A5753"/>
    <w:rsid w:val="009A579D"/>
    <w:rsid w:val="009B16CC"/>
    <w:rsid w:val="009C1C4A"/>
    <w:rsid w:val="009C3CFF"/>
    <w:rsid w:val="009C5378"/>
    <w:rsid w:val="009C66BE"/>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25583"/>
    <w:rsid w:val="00A30C97"/>
    <w:rsid w:val="00A34114"/>
    <w:rsid w:val="00A356D4"/>
    <w:rsid w:val="00A367A4"/>
    <w:rsid w:val="00A3756C"/>
    <w:rsid w:val="00A407B8"/>
    <w:rsid w:val="00A40B5B"/>
    <w:rsid w:val="00A47E70"/>
    <w:rsid w:val="00A50348"/>
    <w:rsid w:val="00A50CF0"/>
    <w:rsid w:val="00A516CA"/>
    <w:rsid w:val="00A51E6F"/>
    <w:rsid w:val="00A54273"/>
    <w:rsid w:val="00A56761"/>
    <w:rsid w:val="00A57C14"/>
    <w:rsid w:val="00A62F7B"/>
    <w:rsid w:val="00A637D9"/>
    <w:rsid w:val="00A659EA"/>
    <w:rsid w:val="00A661B2"/>
    <w:rsid w:val="00A66655"/>
    <w:rsid w:val="00A73B0A"/>
    <w:rsid w:val="00A7671C"/>
    <w:rsid w:val="00A81F80"/>
    <w:rsid w:val="00A8204A"/>
    <w:rsid w:val="00A90DEE"/>
    <w:rsid w:val="00A91BFE"/>
    <w:rsid w:val="00A9413A"/>
    <w:rsid w:val="00A9490D"/>
    <w:rsid w:val="00A95C35"/>
    <w:rsid w:val="00A97E01"/>
    <w:rsid w:val="00AA0125"/>
    <w:rsid w:val="00AA111E"/>
    <w:rsid w:val="00AA2CBC"/>
    <w:rsid w:val="00AA4625"/>
    <w:rsid w:val="00AA5D5B"/>
    <w:rsid w:val="00AA6886"/>
    <w:rsid w:val="00AC1FBB"/>
    <w:rsid w:val="00AC1FC0"/>
    <w:rsid w:val="00AC5820"/>
    <w:rsid w:val="00AC6603"/>
    <w:rsid w:val="00AD1CD8"/>
    <w:rsid w:val="00AD33EB"/>
    <w:rsid w:val="00AD7FEA"/>
    <w:rsid w:val="00AE693D"/>
    <w:rsid w:val="00AF0249"/>
    <w:rsid w:val="00B003F4"/>
    <w:rsid w:val="00B00764"/>
    <w:rsid w:val="00B04955"/>
    <w:rsid w:val="00B07509"/>
    <w:rsid w:val="00B1740D"/>
    <w:rsid w:val="00B17B0C"/>
    <w:rsid w:val="00B257A3"/>
    <w:rsid w:val="00B258BB"/>
    <w:rsid w:val="00B35E4C"/>
    <w:rsid w:val="00B40809"/>
    <w:rsid w:val="00B43E89"/>
    <w:rsid w:val="00B4487D"/>
    <w:rsid w:val="00B57BA4"/>
    <w:rsid w:val="00B62E33"/>
    <w:rsid w:val="00B6567A"/>
    <w:rsid w:val="00B66E05"/>
    <w:rsid w:val="00B67717"/>
    <w:rsid w:val="00B67B93"/>
    <w:rsid w:val="00B67B97"/>
    <w:rsid w:val="00B7179E"/>
    <w:rsid w:val="00B80CF3"/>
    <w:rsid w:val="00B812ED"/>
    <w:rsid w:val="00B81CB5"/>
    <w:rsid w:val="00B8269C"/>
    <w:rsid w:val="00B84187"/>
    <w:rsid w:val="00B86B61"/>
    <w:rsid w:val="00B86F13"/>
    <w:rsid w:val="00B958A2"/>
    <w:rsid w:val="00B968C8"/>
    <w:rsid w:val="00BA3EC5"/>
    <w:rsid w:val="00BA4917"/>
    <w:rsid w:val="00BA4D70"/>
    <w:rsid w:val="00BA51D9"/>
    <w:rsid w:val="00BB5DFC"/>
    <w:rsid w:val="00BB6624"/>
    <w:rsid w:val="00BC09B2"/>
    <w:rsid w:val="00BC2F4F"/>
    <w:rsid w:val="00BC4B8F"/>
    <w:rsid w:val="00BC6479"/>
    <w:rsid w:val="00BD0B40"/>
    <w:rsid w:val="00BD279D"/>
    <w:rsid w:val="00BD5126"/>
    <w:rsid w:val="00BD5CDA"/>
    <w:rsid w:val="00BD6BB8"/>
    <w:rsid w:val="00BD7B13"/>
    <w:rsid w:val="00BE394F"/>
    <w:rsid w:val="00BE3B80"/>
    <w:rsid w:val="00BE6317"/>
    <w:rsid w:val="00BE6487"/>
    <w:rsid w:val="00BF3033"/>
    <w:rsid w:val="00BF325A"/>
    <w:rsid w:val="00BF3A46"/>
    <w:rsid w:val="00BF67B6"/>
    <w:rsid w:val="00C06F26"/>
    <w:rsid w:val="00C0769B"/>
    <w:rsid w:val="00C14B51"/>
    <w:rsid w:val="00C23A72"/>
    <w:rsid w:val="00C26206"/>
    <w:rsid w:val="00C34EF4"/>
    <w:rsid w:val="00C35657"/>
    <w:rsid w:val="00C3599C"/>
    <w:rsid w:val="00C401E4"/>
    <w:rsid w:val="00C50BBF"/>
    <w:rsid w:val="00C50EA8"/>
    <w:rsid w:val="00C52D45"/>
    <w:rsid w:val="00C53353"/>
    <w:rsid w:val="00C559BB"/>
    <w:rsid w:val="00C56635"/>
    <w:rsid w:val="00C66BA2"/>
    <w:rsid w:val="00C73ED6"/>
    <w:rsid w:val="00C7434F"/>
    <w:rsid w:val="00C7541E"/>
    <w:rsid w:val="00C7784D"/>
    <w:rsid w:val="00C8014B"/>
    <w:rsid w:val="00C80982"/>
    <w:rsid w:val="00C82146"/>
    <w:rsid w:val="00C870F6"/>
    <w:rsid w:val="00C905F1"/>
    <w:rsid w:val="00C93C81"/>
    <w:rsid w:val="00C94AA6"/>
    <w:rsid w:val="00C95985"/>
    <w:rsid w:val="00C95C91"/>
    <w:rsid w:val="00C96152"/>
    <w:rsid w:val="00CA1DDC"/>
    <w:rsid w:val="00CA6498"/>
    <w:rsid w:val="00CA6FD4"/>
    <w:rsid w:val="00CA72C9"/>
    <w:rsid w:val="00CB40E8"/>
    <w:rsid w:val="00CB48EA"/>
    <w:rsid w:val="00CC5026"/>
    <w:rsid w:val="00CC68D0"/>
    <w:rsid w:val="00CD2B0B"/>
    <w:rsid w:val="00CE2F45"/>
    <w:rsid w:val="00CE2FFC"/>
    <w:rsid w:val="00CE3A71"/>
    <w:rsid w:val="00CF0257"/>
    <w:rsid w:val="00CF2E4E"/>
    <w:rsid w:val="00CF6A7F"/>
    <w:rsid w:val="00CF6BB2"/>
    <w:rsid w:val="00D0101D"/>
    <w:rsid w:val="00D01E41"/>
    <w:rsid w:val="00D01F58"/>
    <w:rsid w:val="00D03F9A"/>
    <w:rsid w:val="00D06D51"/>
    <w:rsid w:val="00D1083F"/>
    <w:rsid w:val="00D10C6A"/>
    <w:rsid w:val="00D11344"/>
    <w:rsid w:val="00D13CAB"/>
    <w:rsid w:val="00D1436F"/>
    <w:rsid w:val="00D14ECF"/>
    <w:rsid w:val="00D231AA"/>
    <w:rsid w:val="00D24991"/>
    <w:rsid w:val="00D26117"/>
    <w:rsid w:val="00D2704D"/>
    <w:rsid w:val="00D42098"/>
    <w:rsid w:val="00D437B7"/>
    <w:rsid w:val="00D50255"/>
    <w:rsid w:val="00D50D1A"/>
    <w:rsid w:val="00D51699"/>
    <w:rsid w:val="00D53ABD"/>
    <w:rsid w:val="00D601A9"/>
    <w:rsid w:val="00D618BE"/>
    <w:rsid w:val="00D61C5D"/>
    <w:rsid w:val="00D63AEA"/>
    <w:rsid w:val="00D63DA1"/>
    <w:rsid w:val="00D66520"/>
    <w:rsid w:val="00D6763E"/>
    <w:rsid w:val="00D80124"/>
    <w:rsid w:val="00D84AE9"/>
    <w:rsid w:val="00D86FAC"/>
    <w:rsid w:val="00D916EA"/>
    <w:rsid w:val="00D91A16"/>
    <w:rsid w:val="00D9336B"/>
    <w:rsid w:val="00D95BA7"/>
    <w:rsid w:val="00DA411B"/>
    <w:rsid w:val="00DA6815"/>
    <w:rsid w:val="00DB2564"/>
    <w:rsid w:val="00DB2DD8"/>
    <w:rsid w:val="00DB3E5C"/>
    <w:rsid w:val="00DB5FCE"/>
    <w:rsid w:val="00DB7EE2"/>
    <w:rsid w:val="00DC0364"/>
    <w:rsid w:val="00DC37BF"/>
    <w:rsid w:val="00DC547A"/>
    <w:rsid w:val="00DD5301"/>
    <w:rsid w:val="00DD7A97"/>
    <w:rsid w:val="00DE220D"/>
    <w:rsid w:val="00DE34CF"/>
    <w:rsid w:val="00DE69A4"/>
    <w:rsid w:val="00DF3BAC"/>
    <w:rsid w:val="00DF4587"/>
    <w:rsid w:val="00DF7DC4"/>
    <w:rsid w:val="00E008AD"/>
    <w:rsid w:val="00E025E5"/>
    <w:rsid w:val="00E11CE4"/>
    <w:rsid w:val="00E12581"/>
    <w:rsid w:val="00E13F3D"/>
    <w:rsid w:val="00E23208"/>
    <w:rsid w:val="00E23F86"/>
    <w:rsid w:val="00E265CA"/>
    <w:rsid w:val="00E3285E"/>
    <w:rsid w:val="00E32E78"/>
    <w:rsid w:val="00E34898"/>
    <w:rsid w:val="00E447E8"/>
    <w:rsid w:val="00E516D8"/>
    <w:rsid w:val="00E63FC6"/>
    <w:rsid w:val="00E64E3B"/>
    <w:rsid w:val="00E65F66"/>
    <w:rsid w:val="00E7230F"/>
    <w:rsid w:val="00E72ACE"/>
    <w:rsid w:val="00E74A57"/>
    <w:rsid w:val="00E74DAE"/>
    <w:rsid w:val="00E7519F"/>
    <w:rsid w:val="00E76FD8"/>
    <w:rsid w:val="00E804B5"/>
    <w:rsid w:val="00E9310E"/>
    <w:rsid w:val="00E964F9"/>
    <w:rsid w:val="00E973C0"/>
    <w:rsid w:val="00E97F93"/>
    <w:rsid w:val="00EA4C4E"/>
    <w:rsid w:val="00EA6D3B"/>
    <w:rsid w:val="00EA7B8A"/>
    <w:rsid w:val="00EB09B7"/>
    <w:rsid w:val="00EC0A6F"/>
    <w:rsid w:val="00EC337D"/>
    <w:rsid w:val="00ED07C3"/>
    <w:rsid w:val="00ED2D1D"/>
    <w:rsid w:val="00EE1D98"/>
    <w:rsid w:val="00EE5151"/>
    <w:rsid w:val="00EE759B"/>
    <w:rsid w:val="00EE7D7C"/>
    <w:rsid w:val="00EF02FE"/>
    <w:rsid w:val="00EF4802"/>
    <w:rsid w:val="00EF5857"/>
    <w:rsid w:val="00EF72AC"/>
    <w:rsid w:val="00F00A30"/>
    <w:rsid w:val="00F02B4D"/>
    <w:rsid w:val="00F043E6"/>
    <w:rsid w:val="00F077AB"/>
    <w:rsid w:val="00F142B0"/>
    <w:rsid w:val="00F1524B"/>
    <w:rsid w:val="00F17EBB"/>
    <w:rsid w:val="00F23F81"/>
    <w:rsid w:val="00F25D98"/>
    <w:rsid w:val="00F300FB"/>
    <w:rsid w:val="00F31067"/>
    <w:rsid w:val="00F321F9"/>
    <w:rsid w:val="00F34BB1"/>
    <w:rsid w:val="00F35FE9"/>
    <w:rsid w:val="00F43160"/>
    <w:rsid w:val="00F464D2"/>
    <w:rsid w:val="00F54107"/>
    <w:rsid w:val="00F60677"/>
    <w:rsid w:val="00F61657"/>
    <w:rsid w:val="00F62AF2"/>
    <w:rsid w:val="00F65A2C"/>
    <w:rsid w:val="00F65E2E"/>
    <w:rsid w:val="00F66EA2"/>
    <w:rsid w:val="00F76328"/>
    <w:rsid w:val="00F852F5"/>
    <w:rsid w:val="00F854AB"/>
    <w:rsid w:val="00F87B79"/>
    <w:rsid w:val="00F9125C"/>
    <w:rsid w:val="00F918C0"/>
    <w:rsid w:val="00F95196"/>
    <w:rsid w:val="00F9525A"/>
    <w:rsid w:val="00FA0F81"/>
    <w:rsid w:val="00FA127C"/>
    <w:rsid w:val="00FA2EED"/>
    <w:rsid w:val="00FA7651"/>
    <w:rsid w:val="00FB08F6"/>
    <w:rsid w:val="00FB6386"/>
    <w:rsid w:val="00FB76F3"/>
    <w:rsid w:val="00FC5164"/>
    <w:rsid w:val="00FD6893"/>
    <w:rsid w:val="00FD6B95"/>
    <w:rsid w:val="00FE30F1"/>
    <w:rsid w:val="00FE3801"/>
    <w:rsid w:val="00FF10E3"/>
    <w:rsid w:val="00FF2C99"/>
    <w:rsid w:val="00FF3D28"/>
    <w:rsid w:val="00FF5D4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78243">
      <w:bodyDiv w:val="1"/>
      <w:marLeft w:val="0"/>
      <w:marRight w:val="0"/>
      <w:marTop w:val="0"/>
      <w:marBottom w:val="0"/>
      <w:divBdr>
        <w:top w:val="none" w:sz="0" w:space="0" w:color="auto"/>
        <w:left w:val="none" w:sz="0" w:space="0" w:color="auto"/>
        <w:bottom w:val="none" w:sz="0" w:space="0" w:color="auto"/>
        <w:right w:val="none" w:sz="0" w:space="0" w:color="auto"/>
      </w:divBdr>
    </w:div>
    <w:div w:id="681857183">
      <w:bodyDiv w:val="1"/>
      <w:marLeft w:val="0"/>
      <w:marRight w:val="0"/>
      <w:marTop w:val="0"/>
      <w:marBottom w:val="0"/>
      <w:divBdr>
        <w:top w:val="none" w:sz="0" w:space="0" w:color="auto"/>
        <w:left w:val="none" w:sz="0" w:space="0" w:color="auto"/>
        <w:bottom w:val="none" w:sz="0" w:space="0" w:color="auto"/>
        <w:right w:val="none" w:sz="0" w:space="0" w:color="auto"/>
      </w:divBdr>
    </w:div>
    <w:div w:id="973564628">
      <w:bodyDiv w:val="1"/>
      <w:marLeft w:val="0"/>
      <w:marRight w:val="0"/>
      <w:marTop w:val="0"/>
      <w:marBottom w:val="0"/>
      <w:divBdr>
        <w:top w:val="none" w:sz="0" w:space="0" w:color="auto"/>
        <w:left w:val="none" w:sz="0" w:space="0" w:color="auto"/>
        <w:bottom w:val="none" w:sz="0" w:space="0" w:color="auto"/>
        <w:right w:val="none" w:sz="0" w:space="0" w:color="auto"/>
      </w:divBdr>
    </w:div>
    <w:div w:id="1233933408">
      <w:bodyDiv w:val="1"/>
      <w:marLeft w:val="0"/>
      <w:marRight w:val="0"/>
      <w:marTop w:val="0"/>
      <w:marBottom w:val="0"/>
      <w:divBdr>
        <w:top w:val="none" w:sz="0" w:space="0" w:color="auto"/>
        <w:left w:val="none" w:sz="0" w:space="0" w:color="auto"/>
        <w:bottom w:val="none" w:sz="0" w:space="0" w:color="auto"/>
        <w:right w:val="none" w:sz="0" w:space="0" w:color="auto"/>
      </w:divBdr>
    </w:div>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0A030-7982-47C2-937C-66F096DC6D8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1108</TotalTime>
  <Pages>4</Pages>
  <Words>1582</Words>
  <Characters>9019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349</cp:revision>
  <cp:lastPrinted>1900-12-31T16:00:00Z</cp:lastPrinted>
  <dcterms:created xsi:type="dcterms:W3CDTF">2023-08-01T06:43:00Z</dcterms:created>
  <dcterms:modified xsi:type="dcterms:W3CDTF">2025-02-10T08:48:00Z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